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73E758" w14:textId="77777777" w:rsidR="00460346" w:rsidRPr="002465DE" w:rsidRDefault="00160D0C" w:rsidP="001B32D1">
      <w:pPr>
        <w:pStyle w:val="Heading1"/>
        <w:spacing w:before="120"/>
        <w:rPr>
          <w:highlight w:val="yellow"/>
        </w:rPr>
      </w:pPr>
      <w:bookmarkStart w:id="0" w:name="_Toc220132937"/>
      <w:bookmarkStart w:id="1" w:name="_GoBack"/>
      <w:bookmarkEnd w:id="1"/>
      <w:r w:rsidRPr="001B32D1">
        <w:t>Measure</w:t>
      </w:r>
      <w:r>
        <w:t>, evaluate, review and improve</w:t>
      </w:r>
      <w:r w:rsidR="00891C1D">
        <w:t xml:space="preserve"> WHS performanc</w:t>
      </w:r>
      <w:r w:rsidR="00CA2CDF">
        <w:t>e</w:t>
      </w:r>
    </w:p>
    <w:p w14:paraId="597F0B49" w14:textId="77777777" w:rsidR="00460346" w:rsidRPr="00482E6E" w:rsidRDefault="00460346" w:rsidP="002465DE">
      <w:pPr>
        <w:pStyle w:val="Heading2"/>
      </w:pPr>
      <w:r w:rsidRPr="00482E6E">
        <w:t>Submission details</w:t>
      </w:r>
    </w:p>
    <w:tbl>
      <w:tblPr>
        <w:tblW w:w="8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2325"/>
        <w:gridCol w:w="2817"/>
        <w:gridCol w:w="1294"/>
        <w:gridCol w:w="1899"/>
      </w:tblGrid>
      <w:tr w:rsidR="005D025F" w:rsidRPr="00343929" w14:paraId="2D7B6E77" w14:textId="77777777" w:rsidTr="001B32D1">
        <w:trPr>
          <w:cantSplit/>
          <w:jc w:val="center"/>
        </w:trPr>
        <w:tc>
          <w:tcPr>
            <w:tcW w:w="2325" w:type="dxa"/>
            <w:shd w:val="clear" w:color="auto" w:fill="E6E6E6"/>
            <w:vAlign w:val="center"/>
          </w:tcPr>
          <w:p w14:paraId="79E0D412" w14:textId="77777777" w:rsidR="005D025F" w:rsidRPr="00343929" w:rsidRDefault="005D025F" w:rsidP="001B32D1">
            <w:pPr>
              <w:rPr>
                <w:b/>
              </w:rPr>
            </w:pPr>
            <w:r w:rsidRPr="00343929">
              <w:rPr>
                <w:b/>
              </w:rPr>
              <w:t>Candidate’s name</w:t>
            </w:r>
          </w:p>
        </w:tc>
        <w:tc>
          <w:tcPr>
            <w:tcW w:w="2817" w:type="dxa"/>
            <w:shd w:val="clear" w:color="auto" w:fill="FFFFFF"/>
            <w:vAlign w:val="center"/>
          </w:tcPr>
          <w:p w14:paraId="4134AD9A" w14:textId="77777777" w:rsidR="005D025F" w:rsidRPr="00343929" w:rsidRDefault="005D025F" w:rsidP="001B32D1">
            <w:pPr>
              <w:rPr>
                <w:b/>
              </w:rPr>
            </w:pPr>
          </w:p>
        </w:tc>
        <w:tc>
          <w:tcPr>
            <w:tcW w:w="1294" w:type="dxa"/>
            <w:shd w:val="clear" w:color="auto" w:fill="E0E0E0"/>
            <w:vAlign w:val="center"/>
          </w:tcPr>
          <w:p w14:paraId="1CF4B88D" w14:textId="77777777" w:rsidR="005D025F" w:rsidRPr="00343929" w:rsidRDefault="005D025F" w:rsidP="001B32D1">
            <w:pPr>
              <w:rPr>
                <w:b/>
              </w:rPr>
            </w:pPr>
            <w:r w:rsidRPr="00343929">
              <w:rPr>
                <w:b/>
              </w:rPr>
              <w:t>Phone no.</w:t>
            </w:r>
          </w:p>
        </w:tc>
        <w:tc>
          <w:tcPr>
            <w:tcW w:w="1899" w:type="dxa"/>
            <w:shd w:val="clear" w:color="auto" w:fill="FFFFFF"/>
            <w:vAlign w:val="center"/>
          </w:tcPr>
          <w:p w14:paraId="7358B743" w14:textId="77777777" w:rsidR="005D025F" w:rsidRPr="00343929" w:rsidRDefault="005D025F" w:rsidP="001B32D1">
            <w:pPr>
              <w:rPr>
                <w:b/>
              </w:rPr>
            </w:pPr>
          </w:p>
        </w:tc>
      </w:tr>
      <w:tr w:rsidR="005D025F" w:rsidRPr="00343929" w14:paraId="0667D6A9" w14:textId="77777777" w:rsidTr="001B32D1">
        <w:trPr>
          <w:cantSplit/>
          <w:jc w:val="center"/>
        </w:trPr>
        <w:tc>
          <w:tcPr>
            <w:tcW w:w="2325" w:type="dxa"/>
            <w:shd w:val="clear" w:color="auto" w:fill="E6E6E6"/>
            <w:vAlign w:val="center"/>
          </w:tcPr>
          <w:p w14:paraId="73499F13" w14:textId="77777777" w:rsidR="005D025F" w:rsidRPr="00343929" w:rsidRDefault="005D025F" w:rsidP="001B32D1">
            <w:pPr>
              <w:rPr>
                <w:b/>
              </w:rPr>
            </w:pPr>
            <w:r w:rsidRPr="00343929">
              <w:rPr>
                <w:b/>
              </w:rPr>
              <w:t>Assessor’s name</w:t>
            </w:r>
          </w:p>
        </w:tc>
        <w:tc>
          <w:tcPr>
            <w:tcW w:w="2817" w:type="dxa"/>
            <w:shd w:val="clear" w:color="auto" w:fill="FFFFFF"/>
            <w:vAlign w:val="center"/>
          </w:tcPr>
          <w:p w14:paraId="6A687F8E" w14:textId="77777777" w:rsidR="005D025F" w:rsidRPr="00343929" w:rsidRDefault="005D025F" w:rsidP="001B32D1">
            <w:pPr>
              <w:rPr>
                <w:b/>
              </w:rPr>
            </w:pPr>
          </w:p>
        </w:tc>
        <w:tc>
          <w:tcPr>
            <w:tcW w:w="1294" w:type="dxa"/>
            <w:shd w:val="clear" w:color="auto" w:fill="E0E0E0"/>
            <w:vAlign w:val="center"/>
          </w:tcPr>
          <w:p w14:paraId="45F25AE7" w14:textId="77777777" w:rsidR="005D025F" w:rsidRPr="00343929" w:rsidRDefault="005D025F" w:rsidP="001B32D1">
            <w:pPr>
              <w:rPr>
                <w:b/>
              </w:rPr>
            </w:pPr>
            <w:r w:rsidRPr="00343929">
              <w:rPr>
                <w:b/>
              </w:rPr>
              <w:t>Phone no.</w:t>
            </w:r>
          </w:p>
        </w:tc>
        <w:tc>
          <w:tcPr>
            <w:tcW w:w="1899" w:type="dxa"/>
            <w:shd w:val="clear" w:color="auto" w:fill="FFFFFF"/>
            <w:vAlign w:val="center"/>
          </w:tcPr>
          <w:p w14:paraId="7D963478" w14:textId="77777777" w:rsidR="005D025F" w:rsidRPr="00343929" w:rsidRDefault="005D025F" w:rsidP="001B32D1">
            <w:pPr>
              <w:rPr>
                <w:b/>
              </w:rPr>
            </w:pPr>
          </w:p>
        </w:tc>
      </w:tr>
      <w:tr w:rsidR="005D025F" w:rsidRPr="00343929" w14:paraId="7E182BBC" w14:textId="77777777" w:rsidTr="001B32D1">
        <w:trPr>
          <w:cantSplit/>
          <w:jc w:val="center"/>
        </w:trPr>
        <w:tc>
          <w:tcPr>
            <w:tcW w:w="2325" w:type="dxa"/>
            <w:shd w:val="clear" w:color="auto" w:fill="E6E6E6"/>
            <w:vAlign w:val="center"/>
          </w:tcPr>
          <w:p w14:paraId="58A2B6A2" w14:textId="77777777" w:rsidR="005D025F" w:rsidRPr="00343929" w:rsidRDefault="005D025F" w:rsidP="001B32D1">
            <w:pPr>
              <w:rPr>
                <w:b/>
              </w:rPr>
            </w:pPr>
            <w:r w:rsidRPr="00343929">
              <w:rPr>
                <w:b/>
              </w:rPr>
              <w:t>Assessment site</w:t>
            </w:r>
          </w:p>
        </w:tc>
        <w:tc>
          <w:tcPr>
            <w:tcW w:w="6010" w:type="dxa"/>
            <w:gridSpan w:val="3"/>
            <w:shd w:val="clear" w:color="auto" w:fill="FFFFFF"/>
            <w:vAlign w:val="center"/>
          </w:tcPr>
          <w:p w14:paraId="75454941" w14:textId="77777777" w:rsidR="005D025F" w:rsidRPr="00343929" w:rsidRDefault="005D025F" w:rsidP="001B32D1">
            <w:pPr>
              <w:rPr>
                <w:b/>
              </w:rPr>
            </w:pPr>
          </w:p>
        </w:tc>
      </w:tr>
      <w:tr w:rsidR="005D025F" w:rsidRPr="00343929" w14:paraId="56FD6912" w14:textId="77777777" w:rsidTr="001B32D1">
        <w:trPr>
          <w:cantSplit/>
          <w:jc w:val="center"/>
        </w:trPr>
        <w:tc>
          <w:tcPr>
            <w:tcW w:w="2325" w:type="dxa"/>
            <w:shd w:val="clear" w:color="auto" w:fill="E6E6E6"/>
            <w:vAlign w:val="center"/>
          </w:tcPr>
          <w:p w14:paraId="0052C582" w14:textId="77777777" w:rsidR="005D025F" w:rsidRPr="00343929" w:rsidRDefault="005D025F" w:rsidP="001B32D1">
            <w:pPr>
              <w:rPr>
                <w:b/>
              </w:rPr>
            </w:pPr>
            <w:r w:rsidRPr="00343929">
              <w:rPr>
                <w:b/>
              </w:rPr>
              <w:t>Assessment date/s</w:t>
            </w:r>
          </w:p>
        </w:tc>
        <w:tc>
          <w:tcPr>
            <w:tcW w:w="2817" w:type="dxa"/>
            <w:shd w:val="clear" w:color="auto" w:fill="FFFFFF"/>
            <w:vAlign w:val="center"/>
          </w:tcPr>
          <w:p w14:paraId="026FC999" w14:textId="77777777" w:rsidR="005D025F" w:rsidRPr="00343929" w:rsidRDefault="005D025F" w:rsidP="001B32D1">
            <w:pPr>
              <w:rPr>
                <w:b/>
              </w:rPr>
            </w:pPr>
          </w:p>
        </w:tc>
        <w:tc>
          <w:tcPr>
            <w:tcW w:w="1294" w:type="dxa"/>
            <w:shd w:val="clear" w:color="auto" w:fill="E0E0E0"/>
            <w:vAlign w:val="center"/>
          </w:tcPr>
          <w:p w14:paraId="15959CFF" w14:textId="77777777" w:rsidR="005D025F" w:rsidRPr="00343929" w:rsidRDefault="005D025F" w:rsidP="001B32D1">
            <w:pPr>
              <w:rPr>
                <w:b/>
              </w:rPr>
            </w:pPr>
            <w:r w:rsidRPr="00343929">
              <w:rPr>
                <w:b/>
              </w:rPr>
              <w:t>Time/s</w:t>
            </w:r>
          </w:p>
        </w:tc>
        <w:tc>
          <w:tcPr>
            <w:tcW w:w="1899" w:type="dxa"/>
            <w:shd w:val="clear" w:color="auto" w:fill="FFFFFF"/>
            <w:vAlign w:val="center"/>
          </w:tcPr>
          <w:p w14:paraId="27B49D25" w14:textId="77777777" w:rsidR="005D025F" w:rsidRPr="00343929" w:rsidRDefault="005D025F" w:rsidP="001B32D1">
            <w:pPr>
              <w:rPr>
                <w:b/>
              </w:rPr>
            </w:pPr>
          </w:p>
        </w:tc>
      </w:tr>
    </w:tbl>
    <w:p w14:paraId="52B4CAD1" w14:textId="77777777" w:rsidR="00460346" w:rsidRPr="00482E6E" w:rsidRDefault="00460346" w:rsidP="002465DE">
      <w:pPr>
        <w:spacing w:before="240"/>
      </w:pPr>
      <w:r w:rsidRPr="00482E6E">
        <w:t>The assessment task is due on the date specified by your assessor. Any variation to this arrangement must be approved in writing by your assessor.</w:t>
      </w:r>
    </w:p>
    <w:p w14:paraId="7CD58C0A" w14:textId="77777777" w:rsidR="00460346" w:rsidRPr="00482E6E" w:rsidRDefault="00460346" w:rsidP="002465DE">
      <w:r w:rsidRPr="00482E6E">
        <w:t>Submit this document with any required evidence attached. See specifications below for details.</w:t>
      </w:r>
    </w:p>
    <w:bookmarkEnd w:id="0"/>
    <w:p w14:paraId="276A4CDA" w14:textId="77777777" w:rsidR="00D3757F" w:rsidRPr="00482E6E" w:rsidRDefault="00D3757F" w:rsidP="002465DE">
      <w:pPr>
        <w:pStyle w:val="Heading2"/>
      </w:pPr>
      <w:r w:rsidRPr="00482E6E">
        <w:t>Performance objective</w:t>
      </w:r>
    </w:p>
    <w:p w14:paraId="34130C5B" w14:textId="77777777" w:rsidR="00D3757F" w:rsidRPr="00482E6E" w:rsidRDefault="00D3757F" w:rsidP="002465DE">
      <w:r w:rsidRPr="00482E6E">
        <w:t xml:space="preserve">The candidate will demonstrate the skills and knowledge required to </w:t>
      </w:r>
      <w:r w:rsidR="009A1417" w:rsidRPr="00482E6E">
        <w:t>measure, evaluate, review and improve WHS performance.</w:t>
      </w:r>
    </w:p>
    <w:p w14:paraId="59CDCBA2" w14:textId="77777777" w:rsidR="00D3757F" w:rsidRPr="00482E6E" w:rsidRDefault="00D3757F" w:rsidP="002465DE">
      <w:pPr>
        <w:pStyle w:val="Heading2"/>
      </w:pPr>
      <w:r w:rsidRPr="00482E6E">
        <w:t>Assessment description</w:t>
      </w:r>
    </w:p>
    <w:p w14:paraId="4709F81E" w14:textId="439E8ED8" w:rsidR="007F5BF6" w:rsidRPr="00482E6E" w:rsidRDefault="00452A92" w:rsidP="002465DE">
      <w:r w:rsidRPr="00482E6E">
        <w:t>Using the scenario information supplied</w:t>
      </w:r>
      <w:r w:rsidR="00C9502F" w:rsidRPr="00482E6E">
        <w:t xml:space="preserve"> in this task</w:t>
      </w:r>
      <w:r w:rsidRPr="00482E6E">
        <w:t xml:space="preserve">, </w:t>
      </w:r>
      <w:r w:rsidR="00EA2779" w:rsidRPr="00482E6E">
        <w:t xml:space="preserve">and planning materials developed in Assessment Tasks 1 and 2, </w:t>
      </w:r>
      <w:r w:rsidR="00627B2F" w:rsidRPr="00482E6E">
        <w:t xml:space="preserve">you </w:t>
      </w:r>
      <w:r w:rsidR="00D35B83" w:rsidRPr="00482E6E">
        <w:t>will</w:t>
      </w:r>
      <w:r w:rsidR="00EA2779" w:rsidRPr="00482E6E">
        <w:t xml:space="preserve"> undertake a number of monitoring and evaluation tasks. You will </w:t>
      </w:r>
      <w:r w:rsidR="00D35B83" w:rsidRPr="00482E6E">
        <w:t xml:space="preserve">consult with managers </w:t>
      </w:r>
      <w:r w:rsidR="00EA2779" w:rsidRPr="00482E6E">
        <w:t xml:space="preserve">to gain input into and </w:t>
      </w:r>
      <w:r w:rsidR="00D35B83" w:rsidRPr="00482E6E">
        <w:t xml:space="preserve">support </w:t>
      </w:r>
      <w:r w:rsidR="004C4D53">
        <w:t xml:space="preserve">for </w:t>
      </w:r>
      <w:r w:rsidR="00D35B83" w:rsidRPr="00482E6E">
        <w:t xml:space="preserve">implementation of monitoring and evaluation activities to measure WHS performance </w:t>
      </w:r>
      <w:r w:rsidR="00482E6E">
        <w:t>against</w:t>
      </w:r>
      <w:r w:rsidR="00D35B83" w:rsidRPr="00482E6E">
        <w:t xml:space="preserve"> organisational outcomes and individual performance. You will then analyse</w:t>
      </w:r>
      <w:r w:rsidR="00627B2F" w:rsidRPr="00482E6E">
        <w:t xml:space="preserve"> and evaluate </w:t>
      </w:r>
      <w:r w:rsidR="00D35B83" w:rsidRPr="00482E6E">
        <w:t xml:space="preserve">WHS performance </w:t>
      </w:r>
      <w:r w:rsidR="00627B2F" w:rsidRPr="00482E6E">
        <w:t xml:space="preserve">data, present </w:t>
      </w:r>
      <w:r w:rsidR="00D35B83" w:rsidRPr="00482E6E">
        <w:t xml:space="preserve">a </w:t>
      </w:r>
      <w:r w:rsidR="00627B2F" w:rsidRPr="00482E6E">
        <w:t xml:space="preserve">draft </w:t>
      </w:r>
      <w:r w:rsidR="00D35B83" w:rsidRPr="00482E6E">
        <w:t>report to senior management</w:t>
      </w:r>
      <w:r w:rsidR="004C4D53">
        <w:t>,</w:t>
      </w:r>
      <w:r w:rsidR="00D35B83" w:rsidRPr="00482E6E">
        <w:t xml:space="preserve"> </w:t>
      </w:r>
      <w:r w:rsidRPr="00482E6E">
        <w:t xml:space="preserve">and provide a </w:t>
      </w:r>
      <w:r w:rsidR="00D35B83" w:rsidRPr="00482E6E">
        <w:t xml:space="preserve">final </w:t>
      </w:r>
      <w:r w:rsidRPr="00482E6E">
        <w:t>w</w:t>
      </w:r>
      <w:r w:rsidR="002D349E" w:rsidRPr="00482E6E">
        <w:t xml:space="preserve">ritten report </w:t>
      </w:r>
      <w:r w:rsidRPr="00482E6E">
        <w:t xml:space="preserve">containing results of analysis and recommendations for improvement of the </w:t>
      </w:r>
      <w:r w:rsidR="0030267A" w:rsidRPr="00482E6E">
        <w:t>WHS</w:t>
      </w:r>
      <w:r w:rsidRPr="00482E6E">
        <w:t>MS.</w:t>
      </w:r>
    </w:p>
    <w:p w14:paraId="648070CF" w14:textId="77777777" w:rsidR="00D3757F" w:rsidRPr="00482E6E" w:rsidRDefault="00D3757F" w:rsidP="002465DE">
      <w:pPr>
        <w:pStyle w:val="Heading2"/>
      </w:pPr>
      <w:r w:rsidRPr="00482E6E">
        <w:lastRenderedPageBreak/>
        <w:t>Procedure</w:t>
      </w:r>
    </w:p>
    <w:p w14:paraId="2E74B434" w14:textId="77777777" w:rsidR="00381BBD" w:rsidRPr="002465DE" w:rsidRDefault="00072EB2" w:rsidP="001B32D1">
      <w:pPr>
        <w:pStyle w:val="ListParagraph"/>
        <w:keepNext/>
        <w:numPr>
          <w:ilvl w:val="0"/>
          <w:numId w:val="30"/>
        </w:numPr>
      </w:pPr>
      <w:r w:rsidRPr="002465DE">
        <w:t xml:space="preserve">Review the simulated workplace information for Pitstop Pty Ltd. Review </w:t>
      </w:r>
      <w:r w:rsidR="00DD440E" w:rsidRPr="002465DE">
        <w:t xml:space="preserve">planning materials you developed for </w:t>
      </w:r>
      <w:r w:rsidRPr="002465DE">
        <w:t>Assessment Task</w:t>
      </w:r>
      <w:r w:rsidR="00381BBD" w:rsidRPr="002465DE">
        <w:t>s</w:t>
      </w:r>
      <w:r w:rsidRPr="002465DE">
        <w:t xml:space="preserve"> 1</w:t>
      </w:r>
      <w:r w:rsidR="00381BBD" w:rsidRPr="002465DE">
        <w:t xml:space="preserve"> and 2</w:t>
      </w:r>
      <w:r w:rsidR="00417012" w:rsidRPr="002465DE">
        <w:t>.</w:t>
      </w:r>
    </w:p>
    <w:p w14:paraId="4E320429" w14:textId="77777777" w:rsidR="00DD440E" w:rsidRPr="002465DE" w:rsidRDefault="00D546C2" w:rsidP="001B32D1">
      <w:pPr>
        <w:pStyle w:val="ListParagraph"/>
        <w:keepNext/>
        <w:numPr>
          <w:ilvl w:val="0"/>
          <w:numId w:val="30"/>
        </w:numPr>
      </w:pPr>
      <w:r w:rsidRPr="002465DE">
        <w:t>Arrange with your assessor to consult with managers</w:t>
      </w:r>
      <w:r w:rsidR="00482E6E" w:rsidRPr="002465DE">
        <w:t xml:space="preserve"> (in role-play)</w:t>
      </w:r>
      <w:r w:rsidRPr="002465DE">
        <w:t xml:space="preserve"> on implementation of performance monitoring and audit procedures. Prepare to discuss:</w:t>
      </w:r>
    </w:p>
    <w:p w14:paraId="6FD6677E" w14:textId="6C7F80D8" w:rsidR="002A6A3A" w:rsidRPr="002465DE" w:rsidRDefault="004D63DD" w:rsidP="001B32D1">
      <w:pPr>
        <w:pStyle w:val="ListParagraph"/>
        <w:keepNext/>
        <w:numPr>
          <w:ilvl w:val="1"/>
          <w:numId w:val="30"/>
        </w:numPr>
      </w:pPr>
      <w:r>
        <w:t>t</w:t>
      </w:r>
      <w:r w:rsidR="002A6A3A" w:rsidRPr="002465DE">
        <w:t>he measurement and evaluation requirements of the WHS plan</w:t>
      </w:r>
    </w:p>
    <w:p w14:paraId="0F4D3B5F" w14:textId="071D4AA6" w:rsidR="00D546C2" w:rsidRPr="002465DE" w:rsidRDefault="004D63DD" w:rsidP="001B32D1">
      <w:pPr>
        <w:pStyle w:val="ListParagraph"/>
        <w:numPr>
          <w:ilvl w:val="1"/>
          <w:numId w:val="30"/>
        </w:numPr>
      </w:pPr>
      <w:r>
        <w:t>s</w:t>
      </w:r>
      <w:r w:rsidR="00D546C2" w:rsidRPr="002465DE">
        <w:t xml:space="preserve">etting </w:t>
      </w:r>
      <w:r w:rsidR="00482E6E" w:rsidRPr="002465DE">
        <w:t>t</w:t>
      </w:r>
      <w:r w:rsidR="00D546C2" w:rsidRPr="002465DE">
        <w:t>argets and KPIs for managers and employees in accordance with organisational objectives for the WHS</w:t>
      </w:r>
      <w:r w:rsidR="00B73AC2" w:rsidRPr="002465DE">
        <w:t>. Consi</w:t>
      </w:r>
      <w:r>
        <w:t>der outcome and management KPIs</w:t>
      </w:r>
    </w:p>
    <w:p w14:paraId="20EB62E3" w14:textId="09C5885E" w:rsidR="00D546C2" w:rsidRPr="002465DE" w:rsidRDefault="004D63DD" w:rsidP="001B32D1">
      <w:pPr>
        <w:pStyle w:val="ListParagraph"/>
        <w:numPr>
          <w:ilvl w:val="1"/>
          <w:numId w:val="30"/>
        </w:numPr>
      </w:pPr>
      <w:r>
        <w:t>a</w:t>
      </w:r>
      <w:r w:rsidR="00D546C2" w:rsidRPr="002465DE">
        <w:t>udit and reporting process for managers.</w:t>
      </w:r>
      <w:r w:rsidR="008D7EC2" w:rsidRPr="002465DE">
        <w:t xml:space="preserve"> Consider schedule for audits, content of audits,</w:t>
      </w:r>
      <w:r>
        <w:t xml:space="preserve"> and</w:t>
      </w:r>
      <w:r w:rsidR="008D7EC2" w:rsidRPr="002465DE">
        <w:t xml:space="preserve"> tools such as checklists which may help </w:t>
      </w:r>
      <w:r>
        <w:t xml:space="preserve">in </w:t>
      </w:r>
      <w:r w:rsidR="008D7EC2" w:rsidRPr="002465DE">
        <w:t>implementation</w:t>
      </w:r>
      <w:r w:rsidR="00482E6E" w:rsidRPr="002465DE">
        <w:t>.</w:t>
      </w:r>
    </w:p>
    <w:p w14:paraId="013D5ADC" w14:textId="35AA3288" w:rsidR="00D546C2" w:rsidRPr="00482E6E" w:rsidRDefault="00D546C2" w:rsidP="001B32D1">
      <w:pPr>
        <w:pStyle w:val="ListParagraph"/>
        <w:ind w:left="567"/>
      </w:pPr>
      <w:r w:rsidRPr="004D63DD">
        <w:rPr>
          <w:b/>
        </w:rPr>
        <w:t>Note</w:t>
      </w:r>
      <w:r w:rsidR="001B32D1">
        <w:t>: I</w:t>
      </w:r>
      <w:r w:rsidRPr="00482E6E">
        <w:t>f you have not already developed or considered performance measures</w:t>
      </w:r>
      <w:r w:rsidR="008D7EC2" w:rsidRPr="00482E6E">
        <w:t>, performance management, and</w:t>
      </w:r>
      <w:r w:rsidRPr="00482E6E">
        <w:t xml:space="preserve"> reporting and audit procedures, you will need to prepare </w:t>
      </w:r>
      <w:r w:rsidR="008D7EC2" w:rsidRPr="00482E6E">
        <w:t>or source draft procedures</w:t>
      </w:r>
      <w:r w:rsidRPr="00482E6E">
        <w:t xml:space="preserve"> as the basis of consultation with managers</w:t>
      </w:r>
      <w:r w:rsidR="00482E6E">
        <w:t>.</w:t>
      </w:r>
    </w:p>
    <w:p w14:paraId="29D36CD6" w14:textId="77777777" w:rsidR="00D546C2" w:rsidRPr="002465DE" w:rsidRDefault="00D546C2" w:rsidP="001B32D1">
      <w:pPr>
        <w:pStyle w:val="ListParagraph"/>
        <w:numPr>
          <w:ilvl w:val="0"/>
          <w:numId w:val="30"/>
        </w:numPr>
      </w:pPr>
      <w:r w:rsidRPr="002465DE">
        <w:t>Consult with managers on implementation of performance monitoring and audit procedures. Remember to seek input, defend your processes when necessary or appropriate, and explain the most practical ways possible for managers to implement the procedures you have developed. Stress</w:t>
      </w:r>
      <w:r w:rsidR="00482E6E" w:rsidRPr="002465DE">
        <w:t xml:space="preserve"> the</w:t>
      </w:r>
      <w:r w:rsidRPr="002465DE">
        <w:t xml:space="preserve"> benefits to the organisation and benefits to managers where appropriate.</w:t>
      </w:r>
    </w:p>
    <w:p w14:paraId="2F030917" w14:textId="77777777" w:rsidR="002545A9" w:rsidRPr="002465DE" w:rsidRDefault="00B10C6E" w:rsidP="001B32D1">
      <w:pPr>
        <w:pStyle w:val="ListParagraph"/>
        <w:numPr>
          <w:ilvl w:val="0"/>
          <w:numId w:val="30"/>
        </w:numPr>
      </w:pPr>
      <w:r w:rsidRPr="002465DE">
        <w:t>Following consultation, a</w:t>
      </w:r>
      <w:r w:rsidR="002545A9" w:rsidRPr="002465DE">
        <w:t xml:space="preserve">mend </w:t>
      </w:r>
      <w:r w:rsidR="00A20278" w:rsidRPr="002465DE">
        <w:t>t</w:t>
      </w:r>
      <w:r w:rsidR="002545A9" w:rsidRPr="002465DE">
        <w:t xml:space="preserve">argets and KPIs, performance management, audit and reporting procedures </w:t>
      </w:r>
      <w:r w:rsidRPr="002465DE">
        <w:t>based on the information you have gathered through consultation</w:t>
      </w:r>
      <w:r w:rsidR="002545A9" w:rsidRPr="002465DE">
        <w:t>.</w:t>
      </w:r>
    </w:p>
    <w:p w14:paraId="228070F1" w14:textId="3B8777F9" w:rsidR="00D546C2" w:rsidRPr="002465DE" w:rsidRDefault="00D546C2" w:rsidP="001B32D1">
      <w:pPr>
        <w:pStyle w:val="ListParagraph"/>
        <w:numPr>
          <w:ilvl w:val="0"/>
          <w:numId w:val="30"/>
        </w:numPr>
      </w:pPr>
      <w:r w:rsidRPr="002465DE">
        <w:t xml:space="preserve">Using data provided, </w:t>
      </w:r>
      <w:r w:rsidR="000752A3" w:rsidRPr="002465DE">
        <w:t>a</w:t>
      </w:r>
      <w:r w:rsidRPr="002465DE">
        <w:t>nalyse information and data fo</w:t>
      </w:r>
      <w:r w:rsidR="00EF601B">
        <w:t>r the 6-</w:t>
      </w:r>
      <w:r w:rsidRPr="002465DE">
        <w:t>m</w:t>
      </w:r>
      <w:r w:rsidR="00AC7BB8" w:rsidRPr="002465DE">
        <w:t>onth period post-</w:t>
      </w:r>
      <w:r w:rsidR="00482E6E" w:rsidRPr="002465DE">
        <w:t>implementation. You need to:</w:t>
      </w:r>
    </w:p>
    <w:p w14:paraId="34798483" w14:textId="78FB5850" w:rsidR="00D546C2" w:rsidRPr="002465DE" w:rsidRDefault="00EF601B" w:rsidP="001B32D1">
      <w:pPr>
        <w:pStyle w:val="ListParagraph"/>
        <w:numPr>
          <w:ilvl w:val="1"/>
          <w:numId w:val="30"/>
        </w:numPr>
      </w:pPr>
      <w:r>
        <w:t>c</w:t>
      </w:r>
      <w:r w:rsidR="00D546C2" w:rsidRPr="002465DE">
        <w:t>onsider the relationship between the data and the WHSMS targets and performance indicators.</w:t>
      </w:r>
      <w:r w:rsidR="002545A9" w:rsidRPr="002465DE">
        <w:t xml:space="preserve"> What are the gaps?</w:t>
      </w:r>
    </w:p>
    <w:p w14:paraId="34DD6534" w14:textId="49018F8C" w:rsidR="00D546C2" w:rsidRPr="002465DE" w:rsidRDefault="00EF601B" w:rsidP="001B32D1">
      <w:pPr>
        <w:pStyle w:val="ListParagraph"/>
        <w:numPr>
          <w:ilvl w:val="1"/>
          <w:numId w:val="30"/>
        </w:numPr>
      </w:pPr>
      <w:r>
        <w:t>c</w:t>
      </w:r>
      <w:r w:rsidR="00D546C2" w:rsidRPr="002465DE">
        <w:t>onsider possible causal relationships between data and aspe</w:t>
      </w:r>
      <w:r>
        <w:t>cts of the WHSMS implementation</w:t>
      </w:r>
    </w:p>
    <w:p w14:paraId="2C80424A" w14:textId="20416948" w:rsidR="00D546C2" w:rsidRPr="002465DE" w:rsidRDefault="00EF601B" w:rsidP="001B32D1">
      <w:pPr>
        <w:pStyle w:val="ListParagraph"/>
        <w:numPr>
          <w:ilvl w:val="1"/>
          <w:numId w:val="30"/>
        </w:numPr>
      </w:pPr>
      <w:r>
        <w:t>c</w:t>
      </w:r>
      <w:r w:rsidR="00D546C2" w:rsidRPr="002465DE">
        <w:t>onsider possible improvements to address ro</w:t>
      </w:r>
      <w:r>
        <w:t>ot causes of performance issues</w:t>
      </w:r>
    </w:p>
    <w:p w14:paraId="4F7BCA2A" w14:textId="0870C09B" w:rsidR="000752A3" w:rsidRPr="002465DE" w:rsidRDefault="00EF601B" w:rsidP="001B32D1">
      <w:pPr>
        <w:pStyle w:val="ListParagraph"/>
        <w:numPr>
          <w:ilvl w:val="1"/>
          <w:numId w:val="30"/>
        </w:numPr>
      </w:pPr>
      <w:r>
        <w:t>c</w:t>
      </w:r>
      <w:r w:rsidR="000752A3" w:rsidRPr="002465DE">
        <w:t>onsider existing procedures and ways to improve them</w:t>
      </w:r>
    </w:p>
    <w:p w14:paraId="5B079512" w14:textId="3117CE4B" w:rsidR="000752A3" w:rsidRPr="002465DE" w:rsidRDefault="00EF601B" w:rsidP="001B32D1">
      <w:pPr>
        <w:pStyle w:val="ListParagraph"/>
        <w:numPr>
          <w:ilvl w:val="1"/>
          <w:numId w:val="30"/>
        </w:numPr>
      </w:pPr>
      <w:r>
        <w:t>d</w:t>
      </w:r>
      <w:r w:rsidR="000752A3" w:rsidRPr="002465DE">
        <w:t>evelop draft recommendations for improving the WHSMS</w:t>
      </w:r>
      <w:r w:rsidR="00AC7BB8" w:rsidRPr="002465DE">
        <w:t>.</w:t>
      </w:r>
    </w:p>
    <w:p w14:paraId="4CEEB399" w14:textId="77777777" w:rsidR="00D546C2" w:rsidRPr="002465DE" w:rsidRDefault="00D546C2" w:rsidP="001B32D1">
      <w:pPr>
        <w:pStyle w:val="ListParagraph"/>
        <w:numPr>
          <w:ilvl w:val="0"/>
          <w:numId w:val="30"/>
        </w:numPr>
      </w:pPr>
      <w:r w:rsidRPr="002465DE">
        <w:t xml:space="preserve">Arrange with your assessor to consult with </w:t>
      </w:r>
      <w:r w:rsidR="00AC7BB8" w:rsidRPr="002465DE">
        <w:t>the b</w:t>
      </w:r>
      <w:r w:rsidR="000752A3" w:rsidRPr="002465DE">
        <w:t xml:space="preserve">oard of </w:t>
      </w:r>
      <w:r w:rsidR="00AC7BB8" w:rsidRPr="002465DE">
        <w:t>d</w:t>
      </w:r>
      <w:r w:rsidR="000752A3" w:rsidRPr="002465DE">
        <w:t>irectors and senior management</w:t>
      </w:r>
      <w:r w:rsidR="00A20278" w:rsidRPr="002465DE">
        <w:t xml:space="preserve"> (in role-play)</w:t>
      </w:r>
      <w:r w:rsidR="000752A3" w:rsidRPr="002465DE">
        <w:t xml:space="preserve"> to present </w:t>
      </w:r>
      <w:r w:rsidR="002545A9" w:rsidRPr="002465DE">
        <w:t xml:space="preserve">WHS performance </w:t>
      </w:r>
      <w:r w:rsidR="000752A3" w:rsidRPr="002465DE">
        <w:t>data and recommendations.</w:t>
      </w:r>
    </w:p>
    <w:p w14:paraId="7C6CC92C" w14:textId="77777777" w:rsidR="000752A3" w:rsidRPr="002465DE" w:rsidRDefault="000752A3" w:rsidP="001B32D1">
      <w:pPr>
        <w:pStyle w:val="ListParagraph"/>
        <w:numPr>
          <w:ilvl w:val="0"/>
          <w:numId w:val="30"/>
        </w:numPr>
      </w:pPr>
      <w:r w:rsidRPr="002465DE">
        <w:t>Present data and recommendations.</w:t>
      </w:r>
      <w:r w:rsidR="00B73AC2" w:rsidRPr="002465DE">
        <w:t xml:space="preserve"> Begin your presentation with an explanation of the review process. Stress the importance of the process for continuous improvement of health and safety outcomes.</w:t>
      </w:r>
      <w:r w:rsidR="003E1953" w:rsidRPr="002465DE">
        <w:t xml:space="preserve"> Refer to appropriate standards.</w:t>
      </w:r>
    </w:p>
    <w:p w14:paraId="746E9FF5" w14:textId="6D394C55" w:rsidR="00AF6945" w:rsidRPr="002465DE" w:rsidRDefault="00637043" w:rsidP="001B32D1">
      <w:pPr>
        <w:pStyle w:val="ListParagraph"/>
        <w:numPr>
          <w:ilvl w:val="0"/>
          <w:numId w:val="30"/>
        </w:numPr>
      </w:pPr>
      <w:r w:rsidRPr="002465DE">
        <w:lastRenderedPageBreak/>
        <w:t>Based on your analysis</w:t>
      </w:r>
      <w:r w:rsidR="000752A3" w:rsidRPr="002465DE">
        <w:t xml:space="preserve"> and consultation with the </w:t>
      </w:r>
      <w:r w:rsidR="00A20278" w:rsidRPr="002465DE">
        <w:t>b</w:t>
      </w:r>
      <w:r w:rsidR="000752A3" w:rsidRPr="002465DE">
        <w:t>oard of directors and senior management</w:t>
      </w:r>
      <w:r w:rsidRPr="002465DE">
        <w:t>, p</w:t>
      </w:r>
      <w:r w:rsidR="00AF6945" w:rsidRPr="002465DE">
        <w:t>repare</w:t>
      </w:r>
      <w:r w:rsidR="00B91FEE" w:rsidRPr="002465DE">
        <w:t xml:space="preserve"> a </w:t>
      </w:r>
      <w:r w:rsidR="00AF6945" w:rsidRPr="002465DE">
        <w:t>3</w:t>
      </w:r>
      <w:r w:rsidR="00A20278" w:rsidRPr="002465DE">
        <w:t>–</w:t>
      </w:r>
      <w:r w:rsidR="00EF601B">
        <w:t>4 page report containing the following elements.</w:t>
      </w:r>
    </w:p>
    <w:p w14:paraId="52FB6753" w14:textId="77777777" w:rsidR="00AF6945" w:rsidRPr="002465DE" w:rsidRDefault="00AF6945" w:rsidP="001B32D1">
      <w:pPr>
        <w:pStyle w:val="ListParagraph"/>
        <w:numPr>
          <w:ilvl w:val="1"/>
          <w:numId w:val="30"/>
        </w:numPr>
      </w:pPr>
      <w:r w:rsidRPr="002465DE">
        <w:t>Executive summary</w:t>
      </w:r>
      <w:r w:rsidR="00161913" w:rsidRPr="002465DE">
        <w:t xml:space="preserve"> (briefly summarise report)</w:t>
      </w:r>
      <w:r w:rsidR="00381BBD" w:rsidRPr="002465DE">
        <w:t>.</w:t>
      </w:r>
    </w:p>
    <w:p w14:paraId="11B7B598" w14:textId="77777777" w:rsidR="00AF6945" w:rsidRPr="002465DE" w:rsidRDefault="00AF6945" w:rsidP="001B32D1">
      <w:pPr>
        <w:pStyle w:val="ListParagraph"/>
        <w:numPr>
          <w:ilvl w:val="1"/>
          <w:numId w:val="30"/>
        </w:numPr>
      </w:pPr>
      <w:r w:rsidRPr="002465DE">
        <w:t>Body (analyse data from scenario</w:t>
      </w:r>
      <w:r w:rsidR="002C33F2" w:rsidRPr="002465DE">
        <w:t>; discuss possible caus</w:t>
      </w:r>
      <w:r w:rsidR="00161913" w:rsidRPr="002465DE">
        <w:t xml:space="preserve">es; </w:t>
      </w:r>
      <w:r w:rsidR="002679FB" w:rsidRPr="002465DE">
        <w:t xml:space="preserve">explore possible solutions; </w:t>
      </w:r>
      <w:r w:rsidR="00161913" w:rsidRPr="002465DE">
        <w:t>explain your reasoning and support with evidence</w:t>
      </w:r>
      <w:r w:rsidRPr="002465DE">
        <w:t>)</w:t>
      </w:r>
      <w:r w:rsidR="00381BBD" w:rsidRPr="002465DE">
        <w:t>.</w:t>
      </w:r>
    </w:p>
    <w:p w14:paraId="4FBE44E9" w14:textId="77777777" w:rsidR="00AF6945" w:rsidRPr="002465DE" w:rsidRDefault="00AF6945" w:rsidP="001B32D1">
      <w:pPr>
        <w:pStyle w:val="ListParagraph"/>
        <w:numPr>
          <w:ilvl w:val="1"/>
          <w:numId w:val="30"/>
        </w:numPr>
      </w:pPr>
      <w:r w:rsidRPr="002465DE">
        <w:t>Conclusion</w:t>
      </w:r>
      <w:r w:rsidR="00762090" w:rsidRPr="002465DE">
        <w:t>s</w:t>
      </w:r>
      <w:r w:rsidRPr="002465DE">
        <w:t xml:space="preserve"> (make conclusions </w:t>
      </w:r>
      <w:r w:rsidR="000752A3" w:rsidRPr="002465DE">
        <w:t xml:space="preserve">based on </w:t>
      </w:r>
      <w:r w:rsidRPr="002465DE">
        <w:t>analysis</w:t>
      </w:r>
      <w:r w:rsidR="00161913" w:rsidRPr="002465DE">
        <w:t>; determine root causes of performance issues</w:t>
      </w:r>
      <w:r w:rsidRPr="002465DE">
        <w:t>)</w:t>
      </w:r>
      <w:r w:rsidR="00381BBD" w:rsidRPr="002465DE">
        <w:t>.</w:t>
      </w:r>
    </w:p>
    <w:p w14:paraId="51667D6E" w14:textId="30F6078F" w:rsidR="00AF6945" w:rsidRPr="002465DE" w:rsidRDefault="00EF601B" w:rsidP="001B32D1">
      <w:pPr>
        <w:pStyle w:val="ListParagraph"/>
        <w:numPr>
          <w:ilvl w:val="1"/>
          <w:numId w:val="30"/>
        </w:numPr>
      </w:pPr>
      <w:r>
        <w:t>Recommendations (a</w:t>
      </w:r>
      <w:r w:rsidR="00402BBC" w:rsidRPr="002465DE">
        <w:t xml:space="preserve">t least </w:t>
      </w:r>
      <w:r w:rsidR="00AF6945" w:rsidRPr="002465DE">
        <w:t xml:space="preserve">4 recommendations </w:t>
      </w:r>
      <w:r w:rsidR="00556F53" w:rsidRPr="002465DE">
        <w:t xml:space="preserve">to improve performance </w:t>
      </w:r>
      <w:r w:rsidR="00AF6945" w:rsidRPr="002465DE">
        <w:t>based on analysis</w:t>
      </w:r>
      <w:r w:rsidR="000752A3" w:rsidRPr="002465DE">
        <w:t>)</w:t>
      </w:r>
      <w:r w:rsidR="00CE3A34" w:rsidRPr="002465DE">
        <w:t>. Refer to standards and legal compliance where relevant to support recommendations</w:t>
      </w:r>
      <w:r>
        <w:t>.</w:t>
      </w:r>
    </w:p>
    <w:p w14:paraId="63E6B62E" w14:textId="77777777" w:rsidR="00D3757F" w:rsidRPr="002465DE" w:rsidRDefault="00D3757F" w:rsidP="001B32D1">
      <w:pPr>
        <w:pStyle w:val="ListParagraph"/>
        <w:numPr>
          <w:ilvl w:val="0"/>
          <w:numId w:val="30"/>
        </w:numPr>
      </w:pPr>
      <w:r w:rsidRPr="002465DE">
        <w:t xml:space="preserve">Submit </w:t>
      </w:r>
      <w:r w:rsidR="00637043" w:rsidRPr="002465DE">
        <w:t xml:space="preserve">your </w:t>
      </w:r>
      <w:r w:rsidR="00AF6945" w:rsidRPr="002465DE">
        <w:t>report</w:t>
      </w:r>
      <w:r w:rsidRPr="002465DE">
        <w:t xml:space="preserve"> to your assessor as per the specifications below. Ensure you keep a copy of all work submitted for your records.</w:t>
      </w:r>
    </w:p>
    <w:p w14:paraId="24E7FF05" w14:textId="77777777" w:rsidR="0085312D" w:rsidRPr="00482E6E" w:rsidRDefault="0085312D" w:rsidP="002465DE">
      <w:pPr>
        <w:pStyle w:val="Heading2"/>
      </w:pPr>
      <w:r w:rsidRPr="00482E6E">
        <w:t>Specifications</w:t>
      </w:r>
    </w:p>
    <w:p w14:paraId="732F2367" w14:textId="77777777" w:rsidR="0085312D" w:rsidRPr="00482E6E" w:rsidRDefault="00A20278" w:rsidP="002465DE">
      <w:r>
        <w:t>You must</w:t>
      </w:r>
      <w:r w:rsidR="0085312D" w:rsidRPr="00482E6E">
        <w:t>:</w:t>
      </w:r>
    </w:p>
    <w:p w14:paraId="726E1648" w14:textId="77777777" w:rsidR="00C076BF" w:rsidRPr="002465DE" w:rsidRDefault="00A20278" w:rsidP="00BC0D00">
      <w:pPr>
        <w:pStyle w:val="ListParagraph"/>
        <w:numPr>
          <w:ilvl w:val="0"/>
          <w:numId w:val="9"/>
        </w:numPr>
      </w:pPr>
      <w:r w:rsidRPr="002465DE">
        <w:t>p</w:t>
      </w:r>
      <w:r w:rsidR="00C076BF" w:rsidRPr="002465DE">
        <w:t xml:space="preserve">articipate in </w:t>
      </w:r>
      <w:r w:rsidRPr="002465DE">
        <w:t>two</w:t>
      </w:r>
      <w:r w:rsidR="00C076BF" w:rsidRPr="002465DE">
        <w:t xml:space="preserve"> consultation role</w:t>
      </w:r>
      <w:r w:rsidR="003F28BF" w:rsidRPr="002465DE">
        <w:t>-</w:t>
      </w:r>
      <w:r w:rsidR="00C076BF" w:rsidRPr="002465DE">
        <w:t>plays:</w:t>
      </w:r>
    </w:p>
    <w:p w14:paraId="0459CFB5" w14:textId="77777777" w:rsidR="00C076BF" w:rsidRPr="002465DE" w:rsidRDefault="00C076BF" w:rsidP="00BC0D00">
      <w:pPr>
        <w:pStyle w:val="ListParagraph"/>
        <w:numPr>
          <w:ilvl w:val="1"/>
          <w:numId w:val="9"/>
        </w:numPr>
      </w:pPr>
      <w:r w:rsidRPr="002465DE">
        <w:t>meeting with the store managers on monitoring and reporting</w:t>
      </w:r>
    </w:p>
    <w:p w14:paraId="0481F680" w14:textId="77777777" w:rsidR="00C076BF" w:rsidRPr="002465DE" w:rsidRDefault="00C076BF" w:rsidP="00BC0D00">
      <w:pPr>
        <w:pStyle w:val="ListParagraph"/>
        <w:numPr>
          <w:ilvl w:val="1"/>
          <w:numId w:val="9"/>
        </w:numPr>
      </w:pPr>
      <w:r w:rsidRPr="002465DE">
        <w:t>meeting with the board of directors and senior management to review performance of WHSMS</w:t>
      </w:r>
      <w:r w:rsidR="00A20278" w:rsidRPr="002465DE">
        <w:t xml:space="preserve"> and</w:t>
      </w:r>
      <w:r w:rsidR="002545A9" w:rsidRPr="002465DE">
        <w:t xml:space="preserve"> make recommendations</w:t>
      </w:r>
    </w:p>
    <w:p w14:paraId="08DA3244" w14:textId="77777777" w:rsidR="002545A9" w:rsidRPr="002465DE" w:rsidRDefault="00A20278" w:rsidP="00BC0D00">
      <w:pPr>
        <w:pStyle w:val="ListParagraph"/>
        <w:numPr>
          <w:ilvl w:val="0"/>
          <w:numId w:val="9"/>
        </w:numPr>
      </w:pPr>
      <w:r w:rsidRPr="002465DE">
        <w:t>submit amended t</w:t>
      </w:r>
      <w:r w:rsidR="002545A9" w:rsidRPr="002465DE">
        <w:t xml:space="preserve">argets and KPIs, </w:t>
      </w:r>
      <w:r w:rsidRPr="002465DE">
        <w:t xml:space="preserve">procedures for </w:t>
      </w:r>
      <w:r w:rsidR="002545A9" w:rsidRPr="002465DE">
        <w:t xml:space="preserve">performance management, audit and reporting </w:t>
      </w:r>
      <w:r w:rsidR="00577BAF" w:rsidRPr="002465DE">
        <w:t>a</w:t>
      </w:r>
      <w:r w:rsidR="002545A9" w:rsidRPr="002465DE">
        <w:t>s a result of consultation</w:t>
      </w:r>
    </w:p>
    <w:p w14:paraId="35C72329" w14:textId="77777777" w:rsidR="0085312D" w:rsidRPr="002465DE" w:rsidRDefault="00A20278" w:rsidP="00BC0D00">
      <w:pPr>
        <w:pStyle w:val="ListParagraph"/>
        <w:numPr>
          <w:ilvl w:val="0"/>
          <w:numId w:val="9"/>
        </w:numPr>
        <w:spacing w:after="240"/>
      </w:pPr>
      <w:r w:rsidRPr="002465DE">
        <w:t>s</w:t>
      </w:r>
      <w:r w:rsidR="00C076BF" w:rsidRPr="002465DE">
        <w:t>ubmit a</w:t>
      </w:r>
      <w:r w:rsidR="00484D9F" w:rsidRPr="002465DE">
        <w:t xml:space="preserve"> w</w:t>
      </w:r>
      <w:r w:rsidR="006C5648" w:rsidRPr="002465DE">
        <w:t xml:space="preserve">ritten </w:t>
      </w:r>
      <w:r w:rsidR="00AF6945" w:rsidRPr="002465DE">
        <w:t>3</w:t>
      </w:r>
      <w:r w:rsidRPr="002465DE">
        <w:t>–</w:t>
      </w:r>
      <w:r w:rsidR="00AF6945" w:rsidRPr="002465DE">
        <w:t xml:space="preserve">4 page </w:t>
      </w:r>
      <w:r w:rsidR="006C5648" w:rsidRPr="002465DE">
        <w:t xml:space="preserve">report containing recommendations for improvement of </w:t>
      </w:r>
      <w:r w:rsidR="00484D9F" w:rsidRPr="002465DE">
        <w:t xml:space="preserve">the </w:t>
      </w:r>
      <w:r w:rsidR="0030267A" w:rsidRPr="002465DE">
        <w:t>WHS</w:t>
      </w:r>
      <w:r w:rsidR="00484D9F" w:rsidRPr="002465DE">
        <w:t xml:space="preserve"> management </w:t>
      </w:r>
      <w:r w:rsidR="006C5648" w:rsidRPr="002465DE">
        <w:t>system</w:t>
      </w:r>
      <w:r w:rsidR="00484D9F" w:rsidRPr="002465DE">
        <w:t>.</w:t>
      </w:r>
    </w:p>
    <w:p w14:paraId="339CA82C" w14:textId="77777777" w:rsidR="00291926" w:rsidRPr="00482E6E" w:rsidRDefault="00291926" w:rsidP="002465DE">
      <w:r w:rsidRPr="00482E6E">
        <w:t>Your assessor will be looking for:</w:t>
      </w:r>
    </w:p>
    <w:p w14:paraId="1BEC7661" w14:textId="77777777" w:rsidR="00291926" w:rsidRPr="002465DE" w:rsidRDefault="00A20278" w:rsidP="00BC0D00">
      <w:pPr>
        <w:pStyle w:val="ListParagraph"/>
        <w:numPr>
          <w:ilvl w:val="0"/>
          <w:numId w:val="10"/>
        </w:numPr>
      </w:pPr>
      <w:r w:rsidRPr="002465DE">
        <w:t>a</w:t>
      </w:r>
      <w:r w:rsidR="00C076BF" w:rsidRPr="002465DE">
        <w:t>nalytical skills to i</w:t>
      </w:r>
      <w:r w:rsidR="00291926" w:rsidRPr="002465DE">
        <w:t>dentify areas for WHS improvement</w:t>
      </w:r>
    </w:p>
    <w:p w14:paraId="59862B46" w14:textId="77777777" w:rsidR="00291926" w:rsidRPr="002465DE" w:rsidRDefault="00A20278" w:rsidP="00BC0D00">
      <w:pPr>
        <w:pStyle w:val="ListParagraph"/>
        <w:numPr>
          <w:ilvl w:val="0"/>
          <w:numId w:val="10"/>
        </w:numPr>
      </w:pPr>
      <w:r w:rsidRPr="002465DE">
        <w:t>c</w:t>
      </w:r>
      <w:r w:rsidR="00291926" w:rsidRPr="002465DE">
        <w:t>ommunication skills to:</w:t>
      </w:r>
    </w:p>
    <w:p w14:paraId="0B36F393" w14:textId="77777777" w:rsidR="00291926" w:rsidRPr="002465DE" w:rsidRDefault="00A20278" w:rsidP="00BC0D00">
      <w:pPr>
        <w:pStyle w:val="ListParagraph"/>
        <w:numPr>
          <w:ilvl w:val="1"/>
          <w:numId w:val="11"/>
        </w:numPr>
      </w:pPr>
      <w:r w:rsidRPr="002465DE">
        <w:t>c</w:t>
      </w:r>
      <w:r w:rsidR="00291926" w:rsidRPr="002465DE">
        <w:t xml:space="preserve">onduct effective formal and informal meetings and communicate effectively with personnel at all levels of the organisation </w:t>
      </w:r>
    </w:p>
    <w:p w14:paraId="562B0B65" w14:textId="77777777" w:rsidR="00291926" w:rsidRPr="002465DE" w:rsidRDefault="00A20278" w:rsidP="00BC0D00">
      <w:pPr>
        <w:pStyle w:val="ListParagraph"/>
        <w:numPr>
          <w:ilvl w:val="1"/>
          <w:numId w:val="11"/>
        </w:numPr>
      </w:pPr>
      <w:r w:rsidRPr="002465DE">
        <w:t>p</w:t>
      </w:r>
      <w:r w:rsidR="00291926" w:rsidRPr="002465DE">
        <w:t xml:space="preserve">repare reports for a range of target groups, including health and safety committees, health and safety representatives, managers, supervisors, and persons conducting businesses or undertakings (PCBUs) or their officers </w:t>
      </w:r>
    </w:p>
    <w:p w14:paraId="4C60F5FC" w14:textId="77777777" w:rsidR="00291926" w:rsidRPr="002465DE" w:rsidRDefault="00A20278" w:rsidP="00BC0D00">
      <w:pPr>
        <w:pStyle w:val="ListParagraph"/>
        <w:numPr>
          <w:ilvl w:val="0"/>
          <w:numId w:val="10"/>
        </w:numPr>
      </w:pPr>
      <w:r w:rsidRPr="002465DE">
        <w:t>c</w:t>
      </w:r>
      <w:r w:rsidR="00291926" w:rsidRPr="002465DE">
        <w:t>onsultation, facilit</w:t>
      </w:r>
      <w:r w:rsidR="00C076BF" w:rsidRPr="002465DE">
        <w:t>ation and negotiation skills to i</w:t>
      </w:r>
      <w:r w:rsidR="00291926" w:rsidRPr="002465DE">
        <w:t xml:space="preserve">mplement and monitor designated actions </w:t>
      </w:r>
    </w:p>
    <w:p w14:paraId="3EC9ABA6" w14:textId="77777777" w:rsidR="00C076BF" w:rsidRPr="002465DE" w:rsidRDefault="00A20278" w:rsidP="00BC0D00">
      <w:pPr>
        <w:pStyle w:val="ListParagraph"/>
        <w:numPr>
          <w:ilvl w:val="0"/>
          <w:numId w:val="10"/>
        </w:numPr>
      </w:pPr>
      <w:r w:rsidRPr="002465DE">
        <w:t>i</w:t>
      </w:r>
      <w:r w:rsidR="00C076BF" w:rsidRPr="002465DE">
        <w:t>nformation technology skills to conduct research</w:t>
      </w:r>
      <w:r w:rsidR="00706D35" w:rsidRPr="002465DE">
        <w:t xml:space="preserve"> into </w:t>
      </w:r>
      <w:r w:rsidR="007364D7" w:rsidRPr="002465DE">
        <w:t xml:space="preserve">WHSMS </w:t>
      </w:r>
      <w:r w:rsidR="00706D35" w:rsidRPr="002465DE">
        <w:t>systems</w:t>
      </w:r>
      <w:r w:rsidR="00C076BF" w:rsidRPr="002465DE">
        <w:t>, create documentation and present information</w:t>
      </w:r>
    </w:p>
    <w:p w14:paraId="59CAD6BF" w14:textId="77777777" w:rsidR="00291926" w:rsidRPr="002465DE" w:rsidRDefault="00A20278" w:rsidP="00BC0D00">
      <w:pPr>
        <w:pStyle w:val="ListParagraph"/>
        <w:numPr>
          <w:ilvl w:val="0"/>
          <w:numId w:val="10"/>
        </w:numPr>
      </w:pPr>
      <w:r w:rsidRPr="002465DE">
        <w:t>n</w:t>
      </w:r>
      <w:r w:rsidR="00291926" w:rsidRPr="002465DE">
        <w:t xml:space="preserve">umeracy skills to analyse workplace information and data </w:t>
      </w:r>
    </w:p>
    <w:p w14:paraId="559D3640" w14:textId="77777777" w:rsidR="00291926" w:rsidRPr="002465DE" w:rsidRDefault="00A20278" w:rsidP="00BC0D00">
      <w:pPr>
        <w:pStyle w:val="ListParagraph"/>
        <w:numPr>
          <w:ilvl w:val="0"/>
          <w:numId w:val="10"/>
        </w:numPr>
      </w:pPr>
      <w:r w:rsidRPr="002465DE">
        <w:t>o</w:t>
      </w:r>
      <w:r w:rsidR="00291926" w:rsidRPr="002465DE">
        <w:t xml:space="preserve">rganisational skills to manage own tasks within a timeframe </w:t>
      </w:r>
    </w:p>
    <w:p w14:paraId="0B371F6D" w14:textId="77777777" w:rsidR="00291926" w:rsidRPr="002465DE" w:rsidRDefault="00A20278" w:rsidP="00BC0D00">
      <w:pPr>
        <w:pStyle w:val="ListParagraph"/>
        <w:numPr>
          <w:ilvl w:val="0"/>
          <w:numId w:val="10"/>
        </w:numPr>
      </w:pPr>
      <w:r w:rsidRPr="002465DE">
        <w:t>k</w:t>
      </w:r>
      <w:r w:rsidR="00291926" w:rsidRPr="002465DE">
        <w:t>nowledge of barriers to WHSMS implementation and strategies to remove them</w:t>
      </w:r>
    </w:p>
    <w:p w14:paraId="5CBD5AD5" w14:textId="77777777" w:rsidR="00291926" w:rsidRPr="002465DE" w:rsidRDefault="00A20278" w:rsidP="00BC0D00">
      <w:pPr>
        <w:pStyle w:val="ListParagraph"/>
        <w:numPr>
          <w:ilvl w:val="0"/>
          <w:numId w:val="10"/>
        </w:numPr>
      </w:pPr>
      <w:r w:rsidRPr="002465DE">
        <w:lastRenderedPageBreak/>
        <w:t>k</w:t>
      </w:r>
      <w:r w:rsidR="00291926" w:rsidRPr="002465DE">
        <w:t>nowledge of d</w:t>
      </w:r>
      <w:r w:rsidR="00706D35" w:rsidRPr="002465DE">
        <w:t>ocuments relating to WHSMS standards</w:t>
      </w:r>
    </w:p>
    <w:p w14:paraId="67528D18" w14:textId="77777777" w:rsidR="00291926" w:rsidRPr="002465DE" w:rsidRDefault="00A20278" w:rsidP="00BC0D00">
      <w:pPr>
        <w:pStyle w:val="ListParagraph"/>
        <w:numPr>
          <w:ilvl w:val="0"/>
          <w:numId w:val="10"/>
        </w:numPr>
      </w:pPr>
      <w:r w:rsidRPr="002465DE">
        <w:t>k</w:t>
      </w:r>
      <w:r w:rsidR="00291926" w:rsidRPr="002465DE">
        <w:t xml:space="preserve">nowledge of </w:t>
      </w:r>
      <w:r w:rsidRPr="002465DE">
        <w:t xml:space="preserve">the </w:t>
      </w:r>
      <w:r w:rsidR="00291926" w:rsidRPr="002465DE">
        <w:t>nature of information and data that provide valid and reliable measures of WHS performance and WHSMS, including positive performance indicators</w:t>
      </w:r>
    </w:p>
    <w:p w14:paraId="64FBCB40" w14:textId="31628D0C" w:rsidR="00291926" w:rsidRPr="002465DE" w:rsidRDefault="00A20278" w:rsidP="00BC0D00">
      <w:pPr>
        <w:pStyle w:val="ListParagraph"/>
        <w:numPr>
          <w:ilvl w:val="0"/>
          <w:numId w:val="10"/>
        </w:numPr>
      </w:pPr>
      <w:r w:rsidRPr="002465DE">
        <w:t>k</w:t>
      </w:r>
      <w:r w:rsidR="00291926" w:rsidRPr="002465DE">
        <w:t>nowledge of relevant</w:t>
      </w:r>
      <w:r w:rsidR="00876365">
        <w:t xml:space="preserve"> C</w:t>
      </w:r>
      <w:r w:rsidR="00291926" w:rsidRPr="002465DE">
        <w:t xml:space="preserve">ommonwealth and state or territory WHS Acts, </w:t>
      </w:r>
      <w:r w:rsidR="00913D92">
        <w:t>r</w:t>
      </w:r>
      <w:r w:rsidR="00291926" w:rsidRPr="002465DE">
        <w:t>egulations, codes of practice, standards, guidance material and other relevant publications</w:t>
      </w:r>
    </w:p>
    <w:p w14:paraId="2AB147EB" w14:textId="77777777" w:rsidR="00291926" w:rsidRPr="002465DE" w:rsidRDefault="00A20278" w:rsidP="00BC0D00">
      <w:pPr>
        <w:pStyle w:val="ListParagraph"/>
        <w:numPr>
          <w:ilvl w:val="0"/>
          <w:numId w:val="10"/>
        </w:numPr>
      </w:pPr>
      <w:r w:rsidRPr="002465DE">
        <w:t>k</w:t>
      </w:r>
      <w:r w:rsidR="00291926" w:rsidRPr="002465DE">
        <w:t>nowledge of WHS management systems</w:t>
      </w:r>
      <w:r w:rsidRPr="002465DE">
        <w:t>.</w:t>
      </w:r>
    </w:p>
    <w:p w14:paraId="6E20CAE6" w14:textId="77777777" w:rsidR="00291926" w:rsidRPr="00482E6E" w:rsidRDefault="00291926" w:rsidP="002465DE">
      <w:pPr>
        <w:pStyle w:val="Heading3"/>
      </w:pPr>
      <w:r w:rsidRPr="00482E6E">
        <w:t>Adjustment for distance-based learners</w:t>
      </w:r>
    </w:p>
    <w:p w14:paraId="7B14D329" w14:textId="4487096A" w:rsidR="002465DE" w:rsidRDefault="00A20278" w:rsidP="00BC0D00">
      <w:pPr>
        <w:pStyle w:val="ListParagraph"/>
        <w:numPr>
          <w:ilvl w:val="0"/>
          <w:numId w:val="12"/>
        </w:numPr>
        <w:rPr>
          <w:lang w:eastAsia="en-AU"/>
        </w:rPr>
      </w:pPr>
      <w:r w:rsidRPr="00A20278">
        <w:rPr>
          <w:lang w:eastAsia="en-AU"/>
        </w:rPr>
        <w:t>Role-plays</w:t>
      </w:r>
      <w:r w:rsidR="00913D92">
        <w:rPr>
          <w:lang w:eastAsia="en-AU"/>
        </w:rPr>
        <w:t xml:space="preserve"> </w:t>
      </w:r>
      <w:r w:rsidRPr="00247019">
        <w:rPr>
          <w:lang w:eastAsia="en-AU"/>
        </w:rPr>
        <w:t xml:space="preserve">can be varied to take place by videoconference </w:t>
      </w:r>
      <w:r>
        <w:rPr>
          <w:lang w:eastAsia="en-AU"/>
        </w:rPr>
        <w:t>(using videoconference software such as Skype)</w:t>
      </w:r>
      <w:r w:rsidRPr="00247019">
        <w:rPr>
          <w:lang w:eastAsia="en-AU"/>
        </w:rPr>
        <w:t>.</w:t>
      </w:r>
    </w:p>
    <w:p w14:paraId="68F5C49A" w14:textId="77777777" w:rsidR="00291926" w:rsidRPr="00A20278" w:rsidRDefault="00291926" w:rsidP="002465DE">
      <w:pPr>
        <w:rPr>
          <w:lang w:eastAsia="en-AU"/>
        </w:rPr>
      </w:pPr>
      <w:r w:rsidRPr="00482E6E">
        <w:br w:type="page"/>
      </w:r>
    </w:p>
    <w:p w14:paraId="378439C3" w14:textId="77777777" w:rsidR="00CD2B20" w:rsidRPr="00482E6E" w:rsidRDefault="00CD2B20" w:rsidP="002465DE">
      <w:pPr>
        <w:pStyle w:val="Heading2"/>
      </w:pPr>
      <w:r w:rsidRPr="00482E6E">
        <w:lastRenderedPageBreak/>
        <w:t>Simulated workplace scenario</w:t>
      </w:r>
      <w:r w:rsidR="00484D9F" w:rsidRPr="00482E6E">
        <w:t xml:space="preserve"> – Pi</w:t>
      </w:r>
      <w:r w:rsidRPr="00482E6E">
        <w:t>tstop Pty Ltd</w:t>
      </w:r>
    </w:p>
    <w:p w14:paraId="66A8C44E" w14:textId="3BD4005A" w:rsidR="008C2F26" w:rsidRPr="002465DE" w:rsidRDefault="00C579A9" w:rsidP="002465DE">
      <w:r w:rsidRPr="002465DE">
        <w:t xml:space="preserve">It has been </w:t>
      </w:r>
      <w:r w:rsidR="00644D52" w:rsidRPr="002465DE">
        <w:t>six</w:t>
      </w:r>
      <w:r w:rsidRPr="002465DE">
        <w:t xml:space="preserve"> months since the implementation of the </w:t>
      </w:r>
      <w:r w:rsidR="0030267A" w:rsidRPr="002465DE">
        <w:t>WHS</w:t>
      </w:r>
      <w:r w:rsidRPr="002465DE">
        <w:t xml:space="preserve"> management system</w:t>
      </w:r>
      <w:r w:rsidR="00644D52" w:rsidRPr="002465DE">
        <w:t xml:space="preserve"> across all stores</w:t>
      </w:r>
      <w:r w:rsidRPr="002465DE">
        <w:t xml:space="preserve"> at Pitstop. </w:t>
      </w:r>
      <w:r w:rsidR="008C2F26" w:rsidRPr="002465DE">
        <w:t>The implementation has been carried out concurrently with the expansion of the business, which</w:t>
      </w:r>
      <w:r w:rsidR="004E01CA">
        <w:t>, over the course of two years, has grown from a single store to 30 stores</w:t>
      </w:r>
      <w:r w:rsidR="008C2F26" w:rsidRPr="002465DE">
        <w:t xml:space="preserve">. The number of employees has grown from </w:t>
      </w:r>
      <w:r w:rsidR="00EE7630" w:rsidRPr="002465DE">
        <w:t>20</w:t>
      </w:r>
      <w:r w:rsidR="008C2F26" w:rsidRPr="002465DE">
        <w:t xml:space="preserve"> to </w:t>
      </w:r>
      <w:r w:rsidR="00EE7630" w:rsidRPr="002465DE">
        <w:t>160</w:t>
      </w:r>
      <w:r w:rsidR="008C2F26" w:rsidRPr="002465DE">
        <w:t xml:space="preserve"> over the course of the implementation of the </w:t>
      </w:r>
      <w:r w:rsidR="0030267A" w:rsidRPr="002465DE">
        <w:t>WHS</w:t>
      </w:r>
      <w:r w:rsidR="008C2F26" w:rsidRPr="002465DE">
        <w:t>MS.</w:t>
      </w:r>
    </w:p>
    <w:p w14:paraId="737FD5B3" w14:textId="433D8A65" w:rsidR="008469C9" w:rsidRPr="002465DE" w:rsidRDefault="00C579A9" w:rsidP="002465DE">
      <w:r w:rsidRPr="002465DE">
        <w:t>Signs are that the rollout has been moderately successful</w:t>
      </w:r>
      <w:r w:rsidR="008C2F26" w:rsidRPr="002465DE">
        <w:t xml:space="preserve"> in about half the stores</w:t>
      </w:r>
      <w:r w:rsidR="00B24EF1" w:rsidRPr="002465DE">
        <w:t>. Initial feedback fr</w:t>
      </w:r>
      <w:r w:rsidR="008C2F26" w:rsidRPr="002465DE">
        <w:t xml:space="preserve">om store managers and employees </w:t>
      </w:r>
      <w:r w:rsidR="001D5BA1">
        <w:t>has been</w:t>
      </w:r>
      <w:r w:rsidR="008C2F26" w:rsidRPr="002465DE">
        <w:t xml:space="preserve"> </w:t>
      </w:r>
      <w:r w:rsidR="00B24EF1" w:rsidRPr="002465DE">
        <w:t>positive</w:t>
      </w:r>
      <w:r w:rsidR="008C2F26" w:rsidRPr="002465DE">
        <w:t>; however the implementation seems to have lost momentum</w:t>
      </w:r>
      <w:r w:rsidR="001D5BA1">
        <w:t>.</w:t>
      </w:r>
    </w:p>
    <w:p w14:paraId="0A362D6A" w14:textId="2AF30D26" w:rsidR="008779F7" w:rsidRPr="002465DE" w:rsidRDefault="008779F7" w:rsidP="002465DE">
      <w:r w:rsidRPr="002465DE">
        <w:t xml:space="preserve">It is now time for </w:t>
      </w:r>
      <w:r w:rsidR="00381BBD" w:rsidRPr="002465DE">
        <w:t>a</w:t>
      </w:r>
      <w:r w:rsidRPr="002465DE">
        <w:t xml:space="preserve"> review of the </w:t>
      </w:r>
      <w:r w:rsidR="0030267A" w:rsidRPr="002465DE">
        <w:t>WHS</w:t>
      </w:r>
      <w:r w:rsidRPr="002465DE">
        <w:t>MS. You have been asked by senior management to provide a written report on the performance of the system. The report should contain analysis of the data</w:t>
      </w:r>
      <w:r w:rsidR="001D5BA1">
        <w:t>,</w:t>
      </w:r>
      <w:r w:rsidRPr="002465DE">
        <w:t xml:space="preserve"> and recommendations for improvement based on your analysis.</w:t>
      </w:r>
    </w:p>
    <w:p w14:paraId="5B78F8DF" w14:textId="77777777" w:rsidR="008779F7" w:rsidRPr="002465DE" w:rsidRDefault="008779F7" w:rsidP="002465DE">
      <w:pPr>
        <w:spacing w:after="240"/>
      </w:pPr>
      <w:r w:rsidRPr="002465DE">
        <w:t xml:space="preserve">The original </w:t>
      </w:r>
      <w:r w:rsidR="00EE7630" w:rsidRPr="002465DE">
        <w:t>objectives</w:t>
      </w:r>
      <w:r w:rsidRPr="002465DE">
        <w:t xml:space="preserve"> for the </w:t>
      </w:r>
      <w:r w:rsidR="0030267A" w:rsidRPr="002465DE">
        <w:t>WHS</w:t>
      </w:r>
      <w:r w:rsidRPr="002465DE">
        <w:t xml:space="preserve"> management system appear below.</w:t>
      </w:r>
    </w:p>
    <w:tbl>
      <w:tblPr>
        <w:tblStyle w:val="TableGrid"/>
        <w:tblW w:w="8335" w:type="dxa"/>
        <w:jc w:val="center"/>
        <w:tblLook w:val="04A0" w:firstRow="1" w:lastRow="0" w:firstColumn="1" w:lastColumn="0" w:noHBand="0" w:noVBand="1"/>
      </w:tblPr>
      <w:tblGrid>
        <w:gridCol w:w="8335"/>
      </w:tblGrid>
      <w:tr w:rsidR="00484D9F" w:rsidRPr="00482E6E" w14:paraId="6C306901" w14:textId="77777777" w:rsidTr="00EE7630">
        <w:trPr>
          <w:cantSplit/>
          <w:jc w:val="center"/>
        </w:trPr>
        <w:tc>
          <w:tcPr>
            <w:tcW w:w="8335" w:type="dxa"/>
          </w:tcPr>
          <w:p w14:paraId="4AF07A26" w14:textId="77777777" w:rsidR="00484D9F" w:rsidRPr="002465DE" w:rsidRDefault="00484D9F" w:rsidP="00BC0D00">
            <w:pPr>
              <w:pStyle w:val="ListParagraph"/>
              <w:numPr>
                <w:ilvl w:val="0"/>
                <w:numId w:val="14"/>
              </w:numPr>
              <w:spacing w:before="240"/>
            </w:pPr>
            <w:r w:rsidRPr="002465DE">
              <w:t>Minimise illness and injuries in the workplace</w:t>
            </w:r>
            <w:r w:rsidR="00577BAF" w:rsidRPr="002465DE">
              <w:t>:</w:t>
            </w:r>
          </w:p>
          <w:p w14:paraId="068AD64E" w14:textId="77777777" w:rsidR="00484D9F" w:rsidRPr="002465DE" w:rsidRDefault="00FA2E90" w:rsidP="00BC0D00">
            <w:pPr>
              <w:pStyle w:val="ListParagraph"/>
              <w:numPr>
                <w:ilvl w:val="1"/>
                <w:numId w:val="15"/>
              </w:numPr>
            </w:pPr>
            <w:r w:rsidRPr="002465DE">
              <w:t>m</w:t>
            </w:r>
            <w:r w:rsidR="00484D9F" w:rsidRPr="002465DE">
              <w:t>inimise incidents</w:t>
            </w:r>
          </w:p>
          <w:p w14:paraId="174C214A" w14:textId="77777777" w:rsidR="00484D9F" w:rsidRPr="002465DE" w:rsidRDefault="00FA2E90" w:rsidP="00BC0D00">
            <w:pPr>
              <w:pStyle w:val="ListParagraph"/>
              <w:numPr>
                <w:ilvl w:val="1"/>
                <w:numId w:val="15"/>
              </w:numPr>
            </w:pPr>
            <w:r w:rsidRPr="002465DE">
              <w:t>r</w:t>
            </w:r>
            <w:r w:rsidR="00484D9F" w:rsidRPr="002465DE">
              <w:t>educe number of days of lost work</w:t>
            </w:r>
            <w:r w:rsidR="00577BAF" w:rsidRPr="002465DE">
              <w:t>.</w:t>
            </w:r>
          </w:p>
          <w:p w14:paraId="5EA5DB23" w14:textId="77777777" w:rsidR="00484D9F" w:rsidRPr="002465DE" w:rsidRDefault="00484D9F" w:rsidP="00BC0D00">
            <w:pPr>
              <w:pStyle w:val="ListParagraph"/>
              <w:numPr>
                <w:ilvl w:val="0"/>
                <w:numId w:val="14"/>
              </w:numPr>
            </w:pPr>
            <w:r w:rsidRPr="002465DE">
              <w:t>Provide effective risk management</w:t>
            </w:r>
            <w:r w:rsidR="00577BAF" w:rsidRPr="002465DE">
              <w:t>:</w:t>
            </w:r>
          </w:p>
          <w:p w14:paraId="1BD4C3F4" w14:textId="77777777" w:rsidR="00484D9F" w:rsidRPr="002465DE" w:rsidRDefault="00FA2E90" w:rsidP="00BC0D00">
            <w:pPr>
              <w:pStyle w:val="ListParagraph"/>
              <w:numPr>
                <w:ilvl w:val="1"/>
                <w:numId w:val="15"/>
              </w:numPr>
            </w:pPr>
            <w:r w:rsidRPr="002465DE">
              <w:t>e</w:t>
            </w:r>
            <w:r w:rsidR="00484D9F" w:rsidRPr="002465DE">
              <w:t>stablish risk management process</w:t>
            </w:r>
            <w:r w:rsidR="00577BAF" w:rsidRPr="002465DE">
              <w:t>.</w:t>
            </w:r>
          </w:p>
          <w:p w14:paraId="4C6E333E" w14:textId="77777777" w:rsidR="00484D9F" w:rsidRPr="002465DE" w:rsidRDefault="00484D9F" w:rsidP="00BC0D00">
            <w:pPr>
              <w:pStyle w:val="ListParagraph"/>
              <w:numPr>
                <w:ilvl w:val="0"/>
                <w:numId w:val="14"/>
              </w:numPr>
            </w:pPr>
            <w:r w:rsidRPr="002465DE">
              <w:t xml:space="preserve">Provide effective </w:t>
            </w:r>
            <w:r w:rsidR="0030267A" w:rsidRPr="002465DE">
              <w:t>WHS</w:t>
            </w:r>
            <w:r w:rsidRPr="002465DE">
              <w:t xml:space="preserve"> management and leadership</w:t>
            </w:r>
            <w:r w:rsidR="00577BAF" w:rsidRPr="002465DE">
              <w:t>:</w:t>
            </w:r>
          </w:p>
          <w:p w14:paraId="3AB0B5EE" w14:textId="77777777" w:rsidR="00484D9F" w:rsidRPr="002465DE" w:rsidRDefault="00FA2E90" w:rsidP="00BC0D00">
            <w:pPr>
              <w:pStyle w:val="ListParagraph"/>
              <w:numPr>
                <w:ilvl w:val="1"/>
                <w:numId w:val="15"/>
              </w:numPr>
            </w:pPr>
            <w:r w:rsidRPr="002465DE">
              <w:t>e</w:t>
            </w:r>
            <w:r w:rsidR="00484D9F" w:rsidRPr="002465DE">
              <w:t xml:space="preserve">nsure managers implement </w:t>
            </w:r>
            <w:r w:rsidR="0030267A" w:rsidRPr="002465DE">
              <w:t>WHS</w:t>
            </w:r>
            <w:r w:rsidR="00484D9F" w:rsidRPr="002465DE">
              <w:t xml:space="preserve"> policy and </w:t>
            </w:r>
            <w:r w:rsidR="0030267A" w:rsidRPr="002465DE">
              <w:t>WHS</w:t>
            </w:r>
            <w:r w:rsidR="00484D9F" w:rsidRPr="002465DE">
              <w:t>MS</w:t>
            </w:r>
            <w:r w:rsidR="00577BAF" w:rsidRPr="002465DE">
              <w:t>.</w:t>
            </w:r>
          </w:p>
          <w:p w14:paraId="28402E39" w14:textId="77777777" w:rsidR="00484D9F" w:rsidRPr="002465DE" w:rsidRDefault="00484D9F" w:rsidP="00BC0D00">
            <w:pPr>
              <w:pStyle w:val="ListParagraph"/>
              <w:numPr>
                <w:ilvl w:val="0"/>
                <w:numId w:val="14"/>
              </w:numPr>
            </w:pPr>
            <w:r w:rsidRPr="002465DE">
              <w:t>Build a culture of safety in the workplace</w:t>
            </w:r>
            <w:r w:rsidR="00577BAF" w:rsidRPr="002465DE">
              <w:t>:</w:t>
            </w:r>
          </w:p>
          <w:p w14:paraId="413A147A" w14:textId="77777777" w:rsidR="00484D9F" w:rsidRPr="00482E6E" w:rsidRDefault="00FA2E90" w:rsidP="00BC0D00">
            <w:pPr>
              <w:pStyle w:val="ListParagraph"/>
              <w:numPr>
                <w:ilvl w:val="1"/>
                <w:numId w:val="15"/>
              </w:numPr>
              <w:spacing w:after="240"/>
            </w:pPr>
            <w:r w:rsidRPr="002465DE">
              <w:t>e</w:t>
            </w:r>
            <w:r w:rsidR="00484D9F" w:rsidRPr="002465DE">
              <w:t>nsure employee buy-in across the organisation</w:t>
            </w:r>
            <w:r w:rsidR="00577BAF" w:rsidRPr="002465DE">
              <w:t>.</w:t>
            </w:r>
          </w:p>
        </w:tc>
      </w:tr>
    </w:tbl>
    <w:p w14:paraId="18393FA8" w14:textId="0BE9F706" w:rsidR="00EE7630" w:rsidRPr="00482E6E" w:rsidRDefault="00EE7630" w:rsidP="002465DE">
      <w:pPr>
        <w:spacing w:before="240"/>
      </w:pPr>
      <w:r w:rsidRPr="00482E6E">
        <w:t>The CEO has asked you to prepare a 3</w:t>
      </w:r>
      <w:r w:rsidR="00A20278">
        <w:t>–</w:t>
      </w:r>
      <w:r w:rsidRPr="00482E6E">
        <w:t>4 page report for directors on the performance of the WHS management system. The CEO has explained what the direct</w:t>
      </w:r>
      <w:r w:rsidR="001D5BA1">
        <w:t>ors will require in your report.</w:t>
      </w:r>
    </w:p>
    <w:p w14:paraId="674BBFE9" w14:textId="77777777" w:rsidR="00EE7630" w:rsidRPr="002465DE" w:rsidRDefault="00EE7630" w:rsidP="00BC0D00">
      <w:pPr>
        <w:pStyle w:val="ListParagraph"/>
        <w:numPr>
          <w:ilvl w:val="0"/>
          <w:numId w:val="13"/>
        </w:numPr>
      </w:pPr>
      <w:r w:rsidRPr="002465DE">
        <w:t>In your executive summary, you should summarise the main points of your report.</w:t>
      </w:r>
    </w:p>
    <w:p w14:paraId="600E2A1B" w14:textId="77777777" w:rsidR="00EE7630" w:rsidRPr="002465DE" w:rsidRDefault="00EE7630" w:rsidP="00BC0D00">
      <w:pPr>
        <w:pStyle w:val="ListParagraph"/>
        <w:numPr>
          <w:ilvl w:val="0"/>
          <w:numId w:val="13"/>
        </w:numPr>
      </w:pPr>
      <w:r w:rsidRPr="002465DE">
        <w:t xml:space="preserve">In your analysis, you should relate the information about the WHSMS to targets and performance indicators. You should explore possible causes for poor performance and explore potential solutions. </w:t>
      </w:r>
    </w:p>
    <w:p w14:paraId="1A722D32" w14:textId="77777777" w:rsidR="00EE7630" w:rsidRPr="002465DE" w:rsidRDefault="00EE7630" w:rsidP="00BC0D00">
      <w:pPr>
        <w:pStyle w:val="ListParagraph"/>
        <w:numPr>
          <w:ilvl w:val="0"/>
          <w:numId w:val="13"/>
        </w:numPr>
      </w:pPr>
      <w:r w:rsidRPr="002465DE">
        <w:t>In your conclusions, you should summarise areas of poor performance and determine root causes.</w:t>
      </w:r>
    </w:p>
    <w:p w14:paraId="293C9368" w14:textId="77777777" w:rsidR="00EE7630" w:rsidRPr="002465DE" w:rsidRDefault="00EE7630" w:rsidP="00BC0D00">
      <w:pPr>
        <w:pStyle w:val="ListParagraph"/>
        <w:numPr>
          <w:ilvl w:val="0"/>
          <w:numId w:val="13"/>
        </w:numPr>
        <w:spacing w:after="240"/>
      </w:pPr>
      <w:r w:rsidRPr="002465DE">
        <w:t xml:space="preserve">In your recommendations, you should provide solutions to poor performance and explain how your recommendations will work to improve the system. </w:t>
      </w:r>
    </w:p>
    <w:p w14:paraId="13EFD81F" w14:textId="77777777" w:rsidR="00EE7630" w:rsidRPr="00482E6E" w:rsidRDefault="00EE7630" w:rsidP="002465DE">
      <w:r w:rsidRPr="00482E6E">
        <w:t>The directors look forward to your report.</w:t>
      </w:r>
    </w:p>
    <w:p w14:paraId="7342E0D8" w14:textId="77777777" w:rsidR="00BC0D00" w:rsidRDefault="00BC0D00" w:rsidP="002465DE">
      <w:pPr>
        <w:pStyle w:val="Heading3"/>
        <w:sectPr w:rsidR="00BC0D00" w:rsidSect="001B32D1">
          <w:headerReference w:type="default" r:id="rId8"/>
          <w:footerReference w:type="default" r:id="rId9"/>
          <w:pgSz w:w="11907" w:h="16839" w:code="9"/>
          <w:pgMar w:top="1418" w:right="1786" w:bottom="1134" w:left="1786" w:header="709" w:footer="357" w:gutter="0"/>
          <w:cols w:space="708"/>
          <w:docGrid w:linePitch="360"/>
        </w:sectPr>
      </w:pPr>
    </w:p>
    <w:p w14:paraId="67B8B886" w14:textId="77777777" w:rsidR="009E4E3B" w:rsidRDefault="009E4E3B" w:rsidP="00BC0D00">
      <w:pPr>
        <w:pStyle w:val="Heading3"/>
        <w:spacing w:before="0"/>
      </w:pPr>
      <w:r w:rsidRPr="00482E6E">
        <w:lastRenderedPageBreak/>
        <w:t>Strategic implementation plan</w:t>
      </w:r>
    </w:p>
    <w:tbl>
      <w:tblPr>
        <w:tblStyle w:val="TableGrid"/>
        <w:tblW w:w="132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tblCellMar>
        <w:tblLook w:val="04A0" w:firstRow="1" w:lastRow="0" w:firstColumn="1" w:lastColumn="0" w:noHBand="0" w:noVBand="1"/>
      </w:tblPr>
      <w:tblGrid>
        <w:gridCol w:w="8789"/>
        <w:gridCol w:w="4479"/>
      </w:tblGrid>
      <w:tr w:rsidR="00577BAF" w14:paraId="764CE01F" w14:textId="77777777" w:rsidTr="00BC0D00">
        <w:trPr>
          <w:cantSplit/>
        </w:trPr>
        <w:tc>
          <w:tcPr>
            <w:tcW w:w="8789" w:type="dxa"/>
          </w:tcPr>
          <w:p w14:paraId="348BE8D6" w14:textId="5555C61F" w:rsidR="00577BAF" w:rsidRDefault="00577BAF" w:rsidP="002465DE">
            <w:r w:rsidRPr="00482E6E">
              <w:t>A strategic implementation plan for the organisation has been developed from the WHS management system objectives and appears below</w:t>
            </w:r>
            <w:r w:rsidR="001D5BA1">
              <w:t>.</w:t>
            </w:r>
          </w:p>
        </w:tc>
        <w:tc>
          <w:tcPr>
            <w:tcW w:w="4479" w:type="dxa"/>
          </w:tcPr>
          <w:tbl>
            <w:tblPr>
              <w:tblW w:w="4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5"/>
              <w:gridCol w:w="3424"/>
            </w:tblGrid>
            <w:tr w:rsidR="00577BAF" w:rsidRPr="00C229D4" w14:paraId="49580E39" w14:textId="77777777" w:rsidTr="00BC0D00">
              <w:tc>
                <w:tcPr>
                  <w:tcW w:w="4359" w:type="dxa"/>
                  <w:gridSpan w:val="2"/>
                  <w:vAlign w:val="center"/>
                </w:tcPr>
                <w:p w14:paraId="767032C1" w14:textId="77777777" w:rsidR="00577BAF" w:rsidRPr="002465DE" w:rsidRDefault="00577BAF" w:rsidP="002465DE">
                  <w:pPr>
                    <w:pStyle w:val="TableHeading"/>
                    <w:jc w:val="center"/>
                    <w:rPr>
                      <w:bCs/>
                    </w:rPr>
                  </w:pPr>
                  <w:r w:rsidRPr="002465DE">
                    <w:rPr>
                      <w:bCs/>
                    </w:rPr>
                    <w:t>Key</w:t>
                  </w:r>
                </w:p>
              </w:tc>
            </w:tr>
            <w:tr w:rsidR="00577BAF" w:rsidRPr="00C229D4" w14:paraId="512C872C" w14:textId="77777777" w:rsidTr="00BC0D00">
              <w:tc>
                <w:tcPr>
                  <w:tcW w:w="935" w:type="dxa"/>
                  <w:vAlign w:val="center"/>
                </w:tcPr>
                <w:p w14:paraId="52268124" w14:textId="77777777" w:rsidR="00577BAF" w:rsidRPr="002465DE" w:rsidRDefault="00577BAF" w:rsidP="002465DE">
                  <w:r w:rsidRPr="002465DE">
                    <w:t>IR</w:t>
                  </w:r>
                </w:p>
              </w:tc>
              <w:tc>
                <w:tcPr>
                  <w:tcW w:w="3424" w:type="dxa"/>
                  <w:vAlign w:val="center"/>
                </w:tcPr>
                <w:p w14:paraId="2A351327" w14:textId="77777777" w:rsidR="00577BAF" w:rsidRPr="002465DE" w:rsidRDefault="00577BAF" w:rsidP="002465DE">
                  <w:r w:rsidRPr="002465DE">
                    <w:t>Incidence Rate</w:t>
                  </w:r>
                </w:p>
              </w:tc>
            </w:tr>
            <w:tr w:rsidR="00577BAF" w:rsidRPr="00C229D4" w14:paraId="67493861" w14:textId="77777777" w:rsidTr="00BC0D00">
              <w:tc>
                <w:tcPr>
                  <w:tcW w:w="935" w:type="dxa"/>
                  <w:vAlign w:val="center"/>
                </w:tcPr>
                <w:p w14:paraId="344A922E" w14:textId="77777777" w:rsidR="00577BAF" w:rsidRPr="002465DE" w:rsidRDefault="00577BAF" w:rsidP="002465DE">
                  <w:r w:rsidRPr="002465DE">
                    <w:t>LTIFR</w:t>
                  </w:r>
                </w:p>
              </w:tc>
              <w:tc>
                <w:tcPr>
                  <w:tcW w:w="3424" w:type="dxa"/>
                  <w:vAlign w:val="center"/>
                </w:tcPr>
                <w:p w14:paraId="2BD6B778" w14:textId="77777777" w:rsidR="00577BAF" w:rsidRPr="002465DE" w:rsidRDefault="00577BAF" w:rsidP="002465DE">
                  <w:r w:rsidRPr="002465DE">
                    <w:t>Lost Time Injury Frequency Rate</w:t>
                  </w:r>
                </w:p>
              </w:tc>
            </w:tr>
          </w:tbl>
          <w:p w14:paraId="7F04CD82" w14:textId="77777777" w:rsidR="00577BAF" w:rsidRDefault="00577BAF" w:rsidP="00577BAF"/>
        </w:tc>
      </w:tr>
    </w:tbl>
    <w:p w14:paraId="7E3EF4AD" w14:textId="77777777" w:rsidR="00577BAF" w:rsidRPr="00577BAF" w:rsidRDefault="00577BAF" w:rsidP="00577BAF">
      <w:pPr>
        <w:pStyle w:val="Spacer"/>
      </w:pPr>
    </w:p>
    <w:tbl>
      <w:tblPr>
        <w:tblStyle w:val="TableGrid"/>
        <w:tblW w:w="13268" w:type="dxa"/>
        <w:jc w:val="center"/>
        <w:tblLayout w:type="fixed"/>
        <w:tblLook w:val="04A0" w:firstRow="1" w:lastRow="0" w:firstColumn="1" w:lastColumn="0" w:noHBand="0" w:noVBand="1"/>
      </w:tblPr>
      <w:tblGrid>
        <w:gridCol w:w="2483"/>
        <w:gridCol w:w="2482"/>
        <w:gridCol w:w="2934"/>
        <w:gridCol w:w="3354"/>
        <w:gridCol w:w="2015"/>
      </w:tblGrid>
      <w:tr w:rsidR="009E4E3B" w:rsidRPr="00482E6E" w14:paraId="7C1D388A" w14:textId="77777777" w:rsidTr="00BC0D00">
        <w:trPr>
          <w:cantSplit/>
          <w:tblHeader/>
          <w:jc w:val="center"/>
        </w:trPr>
        <w:tc>
          <w:tcPr>
            <w:tcW w:w="1560" w:type="dxa"/>
          </w:tcPr>
          <w:p w14:paraId="503D94F2" w14:textId="77777777" w:rsidR="009E4E3B" w:rsidRPr="00BC0D00" w:rsidRDefault="009E4E3B" w:rsidP="00BC0D00">
            <w:pPr>
              <w:pStyle w:val="TableHeading"/>
            </w:pPr>
            <w:r w:rsidRPr="00BC0D00">
              <w:t>Objective</w:t>
            </w:r>
          </w:p>
        </w:tc>
        <w:tc>
          <w:tcPr>
            <w:tcW w:w="1559" w:type="dxa"/>
          </w:tcPr>
          <w:p w14:paraId="6587EABE" w14:textId="77777777" w:rsidR="009E4E3B" w:rsidRPr="00BC0D00" w:rsidRDefault="009E4E3B" w:rsidP="00BC0D00">
            <w:pPr>
              <w:pStyle w:val="TableHeading"/>
            </w:pPr>
            <w:r w:rsidRPr="00BC0D00">
              <w:t>Target</w:t>
            </w:r>
          </w:p>
        </w:tc>
        <w:tc>
          <w:tcPr>
            <w:tcW w:w="1843" w:type="dxa"/>
          </w:tcPr>
          <w:p w14:paraId="2A456B45" w14:textId="77777777" w:rsidR="009E4E3B" w:rsidRPr="00BC0D00" w:rsidRDefault="009E4E3B" w:rsidP="00BC0D00">
            <w:pPr>
              <w:pStyle w:val="TableHeading"/>
            </w:pPr>
            <w:r w:rsidRPr="00BC0D00">
              <w:t>Implementation</w:t>
            </w:r>
          </w:p>
        </w:tc>
        <w:tc>
          <w:tcPr>
            <w:tcW w:w="2107" w:type="dxa"/>
          </w:tcPr>
          <w:p w14:paraId="4430ED4A" w14:textId="18395FB2" w:rsidR="009E4E3B" w:rsidRPr="00BC0D00" w:rsidRDefault="001D5BA1" w:rsidP="00BC0D00">
            <w:pPr>
              <w:pStyle w:val="TableHeading"/>
            </w:pPr>
            <w:r>
              <w:t>Indicator/</w:t>
            </w:r>
            <w:r w:rsidR="009E4E3B" w:rsidRPr="00BC0D00">
              <w:t>monitoring</w:t>
            </w:r>
          </w:p>
        </w:tc>
        <w:tc>
          <w:tcPr>
            <w:tcW w:w="1266" w:type="dxa"/>
          </w:tcPr>
          <w:p w14:paraId="240C04B4" w14:textId="77777777" w:rsidR="009E4E3B" w:rsidRPr="00BC0D00" w:rsidRDefault="009E4E3B" w:rsidP="00BC0D00">
            <w:pPr>
              <w:pStyle w:val="TableHeading"/>
            </w:pPr>
            <w:r w:rsidRPr="00BC0D00">
              <w:t>Person</w:t>
            </w:r>
          </w:p>
        </w:tc>
      </w:tr>
      <w:tr w:rsidR="009E4E3B" w:rsidRPr="00482E6E" w14:paraId="681AE89D" w14:textId="77777777" w:rsidTr="00BC0D00">
        <w:trPr>
          <w:cantSplit/>
          <w:jc w:val="center"/>
        </w:trPr>
        <w:tc>
          <w:tcPr>
            <w:tcW w:w="1560" w:type="dxa"/>
          </w:tcPr>
          <w:p w14:paraId="080F0D75" w14:textId="77777777" w:rsidR="009E4E3B" w:rsidRPr="00BC0D00" w:rsidRDefault="009E4E3B" w:rsidP="00BC0D00">
            <w:r w:rsidRPr="00BC0D00">
              <w:t>To minimise injuries</w:t>
            </w:r>
          </w:p>
        </w:tc>
        <w:tc>
          <w:tcPr>
            <w:tcW w:w="1559" w:type="dxa"/>
          </w:tcPr>
          <w:p w14:paraId="4483F6C7" w14:textId="77777777" w:rsidR="009E4E3B" w:rsidRPr="00BC0D00" w:rsidRDefault="009E4E3B" w:rsidP="00BC0D00">
            <w:r w:rsidRPr="00BC0D00">
              <w:t>IR=&lt;4</w:t>
            </w:r>
          </w:p>
        </w:tc>
        <w:tc>
          <w:tcPr>
            <w:tcW w:w="1843" w:type="dxa"/>
          </w:tcPr>
          <w:p w14:paraId="159F0FC1" w14:textId="77777777" w:rsidR="009E4E3B" w:rsidRPr="00BC0D00" w:rsidRDefault="009E4E3B" w:rsidP="00BC0D00">
            <w:r w:rsidRPr="00BC0D00">
              <w:t>Skills assessment of workers</w:t>
            </w:r>
            <w:r w:rsidR="002879DD" w:rsidRPr="00BC0D00">
              <w:t>.</w:t>
            </w:r>
          </w:p>
          <w:p w14:paraId="122C2254" w14:textId="77777777" w:rsidR="009E4E3B" w:rsidRPr="00BC0D00" w:rsidRDefault="009E4E3B" w:rsidP="00BC0D00">
            <w:r w:rsidRPr="00BC0D00">
              <w:t>Specific training on equipment and job roles</w:t>
            </w:r>
            <w:r w:rsidR="002879DD" w:rsidRPr="00BC0D00">
              <w:t>.</w:t>
            </w:r>
          </w:p>
        </w:tc>
        <w:tc>
          <w:tcPr>
            <w:tcW w:w="2107" w:type="dxa"/>
          </w:tcPr>
          <w:p w14:paraId="422DA15E" w14:textId="13CB76DD" w:rsidR="009E4E3B" w:rsidRPr="00BC0D00" w:rsidRDefault="009E4E3B" w:rsidP="00BC0D00">
            <w:r w:rsidRPr="00BC0D00">
              <w:t>Number of reporte</w:t>
            </w:r>
            <w:r w:rsidR="001D5BA1">
              <w:t>d injuries and near misses in 6-</w:t>
            </w:r>
            <w:r w:rsidRPr="00BC0D00">
              <w:t>month period</w:t>
            </w:r>
            <w:r w:rsidR="002879DD" w:rsidRPr="00BC0D00">
              <w:t>.</w:t>
            </w:r>
          </w:p>
          <w:p w14:paraId="6B947D78" w14:textId="77777777" w:rsidR="009E4E3B" w:rsidRPr="00BC0D00" w:rsidRDefault="009E4E3B" w:rsidP="00BC0D00">
            <w:r w:rsidRPr="00BC0D00">
              <w:t>Data from incident reports</w:t>
            </w:r>
            <w:r w:rsidR="002879DD" w:rsidRPr="00BC0D00">
              <w:t>.</w:t>
            </w:r>
          </w:p>
        </w:tc>
        <w:tc>
          <w:tcPr>
            <w:tcW w:w="1266" w:type="dxa"/>
          </w:tcPr>
          <w:p w14:paraId="3A9E5B22" w14:textId="77777777" w:rsidR="009E4E3B" w:rsidRPr="00BC0D00" w:rsidRDefault="009E4E3B" w:rsidP="00BC0D00">
            <w:r w:rsidRPr="00BC0D00">
              <w:t>Store Managers</w:t>
            </w:r>
          </w:p>
        </w:tc>
      </w:tr>
      <w:tr w:rsidR="009E4E3B" w:rsidRPr="00482E6E" w14:paraId="1A767134" w14:textId="77777777" w:rsidTr="00BC0D00">
        <w:trPr>
          <w:cantSplit/>
          <w:jc w:val="center"/>
        </w:trPr>
        <w:tc>
          <w:tcPr>
            <w:tcW w:w="1560" w:type="dxa"/>
          </w:tcPr>
          <w:p w14:paraId="6B5AB0E4" w14:textId="77777777" w:rsidR="009E4E3B" w:rsidRPr="00BC0D00" w:rsidRDefault="009E4E3B" w:rsidP="00BC0D00">
            <w:r w:rsidRPr="00BC0D00">
              <w:t>To reduce number of days of lost work</w:t>
            </w:r>
          </w:p>
        </w:tc>
        <w:tc>
          <w:tcPr>
            <w:tcW w:w="1559" w:type="dxa"/>
          </w:tcPr>
          <w:p w14:paraId="1140FD36" w14:textId="77777777" w:rsidR="009E4E3B" w:rsidRPr="00BC0D00" w:rsidRDefault="009E4E3B" w:rsidP="00BC0D00">
            <w:r w:rsidRPr="00BC0D00">
              <w:t>LTIFR=&lt;6</w:t>
            </w:r>
          </w:p>
        </w:tc>
        <w:tc>
          <w:tcPr>
            <w:tcW w:w="1843" w:type="dxa"/>
          </w:tcPr>
          <w:p w14:paraId="053EC721" w14:textId="77777777" w:rsidR="009E4E3B" w:rsidRPr="00BC0D00" w:rsidRDefault="009E4E3B" w:rsidP="00BC0D00">
            <w:r w:rsidRPr="00BC0D00">
              <w:t>Skills assessment of workers</w:t>
            </w:r>
            <w:r w:rsidR="002879DD" w:rsidRPr="00BC0D00">
              <w:t>.</w:t>
            </w:r>
          </w:p>
          <w:p w14:paraId="5469ED8A" w14:textId="77777777" w:rsidR="009E4E3B" w:rsidRPr="00BC0D00" w:rsidRDefault="009E4E3B" w:rsidP="00BC0D00">
            <w:r w:rsidRPr="00BC0D00">
              <w:t>Specific training on equipment and job roles</w:t>
            </w:r>
            <w:r w:rsidR="002879DD" w:rsidRPr="00BC0D00">
              <w:t>.</w:t>
            </w:r>
          </w:p>
        </w:tc>
        <w:tc>
          <w:tcPr>
            <w:tcW w:w="2107" w:type="dxa"/>
          </w:tcPr>
          <w:p w14:paraId="7ECABBF1" w14:textId="12901F11" w:rsidR="009E4E3B" w:rsidRPr="00BC0D00" w:rsidRDefault="009E4E3B" w:rsidP="00BC0D00">
            <w:r w:rsidRPr="00BC0D00">
              <w:t>Number of lost days in 6</w:t>
            </w:r>
            <w:r w:rsidR="001D5BA1">
              <w:t>-</w:t>
            </w:r>
            <w:r w:rsidRPr="00BC0D00">
              <w:t>month period</w:t>
            </w:r>
            <w:r w:rsidR="002879DD" w:rsidRPr="00BC0D00">
              <w:t>.</w:t>
            </w:r>
          </w:p>
          <w:p w14:paraId="42991392" w14:textId="77777777" w:rsidR="009E4E3B" w:rsidRPr="00BC0D00" w:rsidRDefault="009E4E3B" w:rsidP="00BC0D00">
            <w:r w:rsidRPr="00BC0D00">
              <w:t>Data from incident reports</w:t>
            </w:r>
            <w:r w:rsidR="002879DD" w:rsidRPr="00BC0D00">
              <w:t>.</w:t>
            </w:r>
          </w:p>
        </w:tc>
        <w:tc>
          <w:tcPr>
            <w:tcW w:w="1266" w:type="dxa"/>
          </w:tcPr>
          <w:p w14:paraId="0590AE2C" w14:textId="77777777" w:rsidR="009E4E3B" w:rsidRPr="00BC0D00" w:rsidRDefault="009E4E3B" w:rsidP="00BC0D00">
            <w:r w:rsidRPr="00BC0D00">
              <w:t>Store Managers</w:t>
            </w:r>
          </w:p>
        </w:tc>
      </w:tr>
      <w:tr w:rsidR="009E4E3B" w:rsidRPr="00482E6E" w14:paraId="001B5680" w14:textId="77777777" w:rsidTr="00BC0D00">
        <w:trPr>
          <w:cantSplit/>
          <w:jc w:val="center"/>
        </w:trPr>
        <w:tc>
          <w:tcPr>
            <w:tcW w:w="1560" w:type="dxa"/>
          </w:tcPr>
          <w:p w14:paraId="4CE1999A" w14:textId="77777777" w:rsidR="009E4E3B" w:rsidRPr="00BC0D00" w:rsidRDefault="009E4E3B" w:rsidP="00BC0D00">
            <w:r w:rsidRPr="00BC0D00">
              <w:t>To establish risk management process</w:t>
            </w:r>
          </w:p>
        </w:tc>
        <w:tc>
          <w:tcPr>
            <w:tcW w:w="1559" w:type="dxa"/>
          </w:tcPr>
          <w:p w14:paraId="05CE8E41" w14:textId="77777777" w:rsidR="009E4E3B" w:rsidRPr="00BC0D00" w:rsidRDefault="009E4E3B" w:rsidP="00BC0D00">
            <w:r w:rsidRPr="00BC0D00">
              <w:t>All employees aware of procedure</w:t>
            </w:r>
            <w:r w:rsidR="002879DD" w:rsidRPr="00BC0D00">
              <w:t>.</w:t>
            </w:r>
          </w:p>
          <w:p w14:paraId="6033F6E7" w14:textId="77777777" w:rsidR="009E4E3B" w:rsidRPr="00BC0D00" w:rsidRDefault="009E4E3B" w:rsidP="00BC0D00">
            <w:r w:rsidRPr="00BC0D00">
              <w:t>All managers have initiated one safety audit and implemented process</w:t>
            </w:r>
            <w:r w:rsidR="002879DD" w:rsidRPr="00BC0D00">
              <w:t>.</w:t>
            </w:r>
          </w:p>
        </w:tc>
        <w:tc>
          <w:tcPr>
            <w:tcW w:w="1843" w:type="dxa"/>
          </w:tcPr>
          <w:p w14:paraId="4493EAF6" w14:textId="77777777" w:rsidR="009E4E3B" w:rsidRPr="00BC0D00" w:rsidRDefault="009E4E3B" w:rsidP="00BC0D00">
            <w:r w:rsidRPr="00BC0D00">
              <w:t>Documents developed and distributed in policies and procedures manual to all staff</w:t>
            </w:r>
            <w:r w:rsidR="002879DD" w:rsidRPr="00BC0D00">
              <w:t>.</w:t>
            </w:r>
          </w:p>
        </w:tc>
        <w:tc>
          <w:tcPr>
            <w:tcW w:w="2107" w:type="dxa"/>
          </w:tcPr>
          <w:p w14:paraId="79A9C08C" w14:textId="580475DC" w:rsidR="009E4E3B" w:rsidRPr="00BC0D00" w:rsidRDefault="009E4E3B" w:rsidP="00BC0D00">
            <w:r w:rsidRPr="00BC0D00">
              <w:t>Percentage of managers wh</w:t>
            </w:r>
            <w:r w:rsidR="002879DD" w:rsidRPr="00BC0D00">
              <w:t>o have completed process over 6</w:t>
            </w:r>
            <w:r w:rsidR="001B32D1">
              <w:noBreakHyphen/>
            </w:r>
            <w:r w:rsidRPr="00BC0D00">
              <w:t>month period</w:t>
            </w:r>
            <w:r w:rsidR="002879DD" w:rsidRPr="00BC0D00">
              <w:t>.</w:t>
            </w:r>
          </w:p>
          <w:p w14:paraId="004CAB42" w14:textId="77777777" w:rsidR="009E4E3B" w:rsidRPr="00BC0D00" w:rsidRDefault="009E4E3B" w:rsidP="00BC0D00">
            <w:r w:rsidRPr="00BC0D00">
              <w:t>Safety audits</w:t>
            </w:r>
            <w:r w:rsidR="002879DD" w:rsidRPr="00BC0D00">
              <w:t>.</w:t>
            </w:r>
          </w:p>
          <w:p w14:paraId="1852A1C6" w14:textId="77777777" w:rsidR="009E4E3B" w:rsidRPr="00BC0D00" w:rsidRDefault="009E4E3B" w:rsidP="00BC0D00">
            <w:r w:rsidRPr="00BC0D00">
              <w:t>Project management report</w:t>
            </w:r>
            <w:r w:rsidR="002879DD" w:rsidRPr="00BC0D00">
              <w:t>.</w:t>
            </w:r>
          </w:p>
        </w:tc>
        <w:tc>
          <w:tcPr>
            <w:tcW w:w="1266" w:type="dxa"/>
          </w:tcPr>
          <w:p w14:paraId="3514F582" w14:textId="77777777" w:rsidR="009E4E3B" w:rsidRPr="00BC0D00" w:rsidRDefault="009E4E3B" w:rsidP="00BC0D00">
            <w:r w:rsidRPr="00BC0D00">
              <w:t>Store Managers</w:t>
            </w:r>
          </w:p>
        </w:tc>
      </w:tr>
      <w:tr w:rsidR="009E4E3B" w:rsidRPr="00482E6E" w14:paraId="1025508F" w14:textId="77777777" w:rsidTr="00BC0D00">
        <w:trPr>
          <w:cantSplit/>
          <w:jc w:val="center"/>
        </w:trPr>
        <w:tc>
          <w:tcPr>
            <w:tcW w:w="1560" w:type="dxa"/>
          </w:tcPr>
          <w:p w14:paraId="33D22320" w14:textId="77777777" w:rsidR="009E4E3B" w:rsidRPr="00BC0D00" w:rsidRDefault="009E4E3B" w:rsidP="00BC0D00">
            <w:r w:rsidRPr="00BC0D00">
              <w:lastRenderedPageBreak/>
              <w:t>To ensure managers implement WHS policy and WHSMS</w:t>
            </w:r>
          </w:p>
        </w:tc>
        <w:tc>
          <w:tcPr>
            <w:tcW w:w="1559" w:type="dxa"/>
          </w:tcPr>
          <w:p w14:paraId="1F9A4610" w14:textId="77777777" w:rsidR="009E4E3B" w:rsidRPr="00BC0D00" w:rsidRDefault="009E4E3B" w:rsidP="00BC0D00">
            <w:r w:rsidRPr="00BC0D00">
              <w:t>All managers have performed a skills audit and conducted or initiated appropriate training for employees</w:t>
            </w:r>
            <w:r w:rsidR="002879DD" w:rsidRPr="00BC0D00">
              <w:t>.</w:t>
            </w:r>
          </w:p>
        </w:tc>
        <w:tc>
          <w:tcPr>
            <w:tcW w:w="1843" w:type="dxa"/>
          </w:tcPr>
          <w:p w14:paraId="7C7EA7F4" w14:textId="77777777" w:rsidR="009E4E3B" w:rsidRPr="00BC0D00" w:rsidRDefault="009E4E3B" w:rsidP="00BC0D00">
            <w:r w:rsidRPr="00BC0D00">
              <w:t>Training for managers on process</w:t>
            </w:r>
            <w:r w:rsidR="002879DD" w:rsidRPr="00BC0D00">
              <w:t>.</w:t>
            </w:r>
          </w:p>
        </w:tc>
        <w:tc>
          <w:tcPr>
            <w:tcW w:w="2107" w:type="dxa"/>
          </w:tcPr>
          <w:p w14:paraId="21FE3B2C" w14:textId="77777777" w:rsidR="009E4E3B" w:rsidRPr="00BC0D00" w:rsidRDefault="009E4E3B" w:rsidP="00BC0D00">
            <w:r w:rsidRPr="00BC0D00">
              <w:t>Percentage of managers who have performed a skills audit</w:t>
            </w:r>
            <w:r w:rsidR="002879DD" w:rsidRPr="00BC0D00">
              <w:t>.</w:t>
            </w:r>
          </w:p>
          <w:p w14:paraId="3130C075" w14:textId="77777777" w:rsidR="009E4E3B" w:rsidRPr="00BC0D00" w:rsidRDefault="009E4E3B" w:rsidP="00BC0D00">
            <w:r w:rsidRPr="00BC0D00">
              <w:t>Manager’s report</w:t>
            </w:r>
            <w:r w:rsidR="002879DD" w:rsidRPr="00BC0D00">
              <w:t>.</w:t>
            </w:r>
          </w:p>
          <w:p w14:paraId="36540832" w14:textId="77777777" w:rsidR="009E4E3B" w:rsidRPr="00BC0D00" w:rsidRDefault="009E4E3B" w:rsidP="00BC0D00">
            <w:r w:rsidRPr="00BC0D00">
              <w:t>Percentage of employees who have completed training</w:t>
            </w:r>
            <w:r w:rsidR="002879DD" w:rsidRPr="00BC0D00">
              <w:t>.</w:t>
            </w:r>
          </w:p>
          <w:p w14:paraId="50CB28C6" w14:textId="77777777" w:rsidR="009E4E3B" w:rsidRPr="00BC0D00" w:rsidRDefault="009E4E3B" w:rsidP="00BC0D00">
            <w:r w:rsidRPr="00BC0D00">
              <w:t>Management reports/</w:t>
            </w:r>
            <w:r w:rsidR="002879DD" w:rsidRPr="00BC0D00">
              <w:t>t</w:t>
            </w:r>
            <w:r w:rsidRPr="00BC0D00">
              <w:t>raining records</w:t>
            </w:r>
            <w:r w:rsidR="002879DD" w:rsidRPr="00BC0D00">
              <w:t>.</w:t>
            </w:r>
          </w:p>
        </w:tc>
        <w:tc>
          <w:tcPr>
            <w:tcW w:w="1266" w:type="dxa"/>
          </w:tcPr>
          <w:p w14:paraId="1CE82021" w14:textId="77777777" w:rsidR="009E4E3B" w:rsidRPr="00BC0D00" w:rsidRDefault="009E4E3B" w:rsidP="00BC0D00">
            <w:r w:rsidRPr="00BC0D00">
              <w:t>WHS Manager</w:t>
            </w:r>
          </w:p>
        </w:tc>
      </w:tr>
      <w:tr w:rsidR="009E4E3B" w:rsidRPr="00482E6E" w14:paraId="651FD06D" w14:textId="77777777" w:rsidTr="00BC0D00">
        <w:trPr>
          <w:cantSplit/>
          <w:jc w:val="center"/>
        </w:trPr>
        <w:tc>
          <w:tcPr>
            <w:tcW w:w="1560" w:type="dxa"/>
          </w:tcPr>
          <w:p w14:paraId="029024C4" w14:textId="77777777" w:rsidR="009E4E3B" w:rsidRPr="00BC0D00" w:rsidRDefault="009E4E3B" w:rsidP="00BC0D00">
            <w:r w:rsidRPr="00BC0D00">
              <w:t>To ensure employee buy-in across the organisation</w:t>
            </w:r>
          </w:p>
        </w:tc>
        <w:tc>
          <w:tcPr>
            <w:tcW w:w="1559" w:type="dxa"/>
          </w:tcPr>
          <w:p w14:paraId="6EDF2A1F" w14:textId="1D6D4F2D" w:rsidR="009E4E3B" w:rsidRPr="00BC0D00" w:rsidRDefault="009E4E3B" w:rsidP="000870E7">
            <w:r w:rsidRPr="00BC0D00">
              <w:t>All employees have attended a WHS informati</w:t>
            </w:r>
            <w:r w:rsidR="00644D52" w:rsidRPr="00BC0D00">
              <w:t xml:space="preserve">on session run by managers in 6 </w:t>
            </w:r>
            <w:r w:rsidRPr="00BC0D00">
              <w:t>months</w:t>
            </w:r>
            <w:r w:rsidR="00644D52" w:rsidRPr="00BC0D00">
              <w:t>.</w:t>
            </w:r>
          </w:p>
        </w:tc>
        <w:tc>
          <w:tcPr>
            <w:tcW w:w="1843" w:type="dxa"/>
          </w:tcPr>
          <w:p w14:paraId="025FECF1" w14:textId="05833037" w:rsidR="009E4E3B" w:rsidRPr="00BC0D00" w:rsidRDefault="009E4E3B" w:rsidP="000870E7">
            <w:r w:rsidRPr="00BC0D00">
              <w:t>Managers to conduct monthly sessions with employees to explain WHS issues, consultative process, etc</w:t>
            </w:r>
            <w:r w:rsidR="00644D52" w:rsidRPr="00BC0D00">
              <w:t>.</w:t>
            </w:r>
          </w:p>
        </w:tc>
        <w:tc>
          <w:tcPr>
            <w:tcW w:w="2107" w:type="dxa"/>
          </w:tcPr>
          <w:p w14:paraId="35117F8A" w14:textId="77777777" w:rsidR="009E4E3B" w:rsidRPr="00BC0D00" w:rsidRDefault="009E4E3B" w:rsidP="00BC0D00">
            <w:r w:rsidRPr="00BC0D00">
              <w:t>Percentage of employees who have attended sessions</w:t>
            </w:r>
            <w:r w:rsidR="00644D52" w:rsidRPr="00BC0D00">
              <w:t>.</w:t>
            </w:r>
          </w:p>
          <w:p w14:paraId="7B56AE7E" w14:textId="77777777" w:rsidR="009E4E3B" w:rsidRPr="00BC0D00" w:rsidRDefault="009E4E3B" w:rsidP="00BC0D00">
            <w:r w:rsidRPr="00BC0D00">
              <w:t>Management reports</w:t>
            </w:r>
            <w:r w:rsidR="00644D52" w:rsidRPr="00BC0D00">
              <w:t>.</w:t>
            </w:r>
          </w:p>
          <w:p w14:paraId="4771150E" w14:textId="77777777" w:rsidR="009E4E3B" w:rsidRPr="00BC0D00" w:rsidRDefault="009E4E3B" w:rsidP="00BC0D00">
            <w:r w:rsidRPr="00BC0D00">
              <w:t>Employee feedback survey on sessions</w:t>
            </w:r>
            <w:r w:rsidR="00644D52" w:rsidRPr="00BC0D00">
              <w:t>.</w:t>
            </w:r>
          </w:p>
        </w:tc>
        <w:tc>
          <w:tcPr>
            <w:tcW w:w="1266" w:type="dxa"/>
          </w:tcPr>
          <w:p w14:paraId="58418889" w14:textId="77777777" w:rsidR="009E4E3B" w:rsidRPr="00BC0D00" w:rsidRDefault="009E4E3B" w:rsidP="00BC0D00">
            <w:r w:rsidRPr="00BC0D00">
              <w:t>WHS Manager and Store Managers</w:t>
            </w:r>
          </w:p>
        </w:tc>
      </w:tr>
    </w:tbl>
    <w:p w14:paraId="108BCB94" w14:textId="77777777" w:rsidR="00BC0D00" w:rsidRDefault="00BC0D00" w:rsidP="00BC0D00">
      <w:pPr>
        <w:pStyle w:val="Heading3"/>
        <w:sectPr w:rsidR="00BC0D00" w:rsidSect="00BC0D00">
          <w:headerReference w:type="default" r:id="rId10"/>
          <w:footerReference w:type="default" r:id="rId11"/>
          <w:pgSz w:w="16839" w:h="11907" w:orient="landscape" w:code="9"/>
          <w:pgMar w:top="1559" w:right="1786" w:bottom="1134" w:left="1786" w:header="709" w:footer="357" w:gutter="0"/>
          <w:cols w:space="708"/>
          <w:docGrid w:linePitch="360"/>
        </w:sectPr>
      </w:pPr>
    </w:p>
    <w:p w14:paraId="5E0DA868" w14:textId="77777777" w:rsidR="00ED1B04" w:rsidRPr="00482E6E" w:rsidRDefault="00A45200" w:rsidP="00BC0D00">
      <w:pPr>
        <w:pStyle w:val="Heading3"/>
        <w:spacing w:before="0"/>
      </w:pPr>
      <w:r w:rsidRPr="00482E6E">
        <w:lastRenderedPageBreak/>
        <w:t>Data collected</w:t>
      </w:r>
    </w:p>
    <w:p w14:paraId="4D028E19" w14:textId="0E381CED" w:rsidR="008864C2" w:rsidRPr="00482E6E" w:rsidRDefault="009F6814" w:rsidP="00FA2E90">
      <w:r w:rsidRPr="00482E6E">
        <w:t>Using the approved data collection plan, the following data and information</w:t>
      </w:r>
      <w:r w:rsidR="00644D52">
        <w:t xml:space="preserve"> was collected for use in the </w:t>
      </w:r>
      <w:r w:rsidR="00D440F0">
        <w:t>six</w:t>
      </w:r>
      <w:r w:rsidR="00644D52">
        <w:t xml:space="preserve"> </w:t>
      </w:r>
      <w:r w:rsidRPr="00482E6E">
        <w:t xml:space="preserve">month evaluation of the </w:t>
      </w:r>
      <w:r w:rsidR="0030267A" w:rsidRPr="00482E6E">
        <w:t>WHS</w:t>
      </w:r>
      <w:r w:rsidR="000870E7">
        <w:t xml:space="preserve"> management system.</w:t>
      </w:r>
    </w:p>
    <w:p w14:paraId="761239A2" w14:textId="77777777" w:rsidR="00381BBD" w:rsidRPr="00482E6E" w:rsidRDefault="00381BBD" w:rsidP="00381BBD">
      <w:pPr>
        <w:pStyle w:val="Heading4"/>
      </w:pPr>
      <w:r w:rsidRPr="00482E6E">
        <w:t>Incident report</w:t>
      </w:r>
    </w:p>
    <w:tbl>
      <w:tblPr>
        <w:tblStyle w:val="TableGrid"/>
        <w:tblW w:w="8335" w:type="dxa"/>
        <w:jc w:val="center"/>
        <w:tblLayout w:type="fixed"/>
        <w:tblLook w:val="04A0" w:firstRow="1" w:lastRow="0" w:firstColumn="1" w:lastColumn="0" w:noHBand="0" w:noVBand="1"/>
      </w:tblPr>
      <w:tblGrid>
        <w:gridCol w:w="3080"/>
        <w:gridCol w:w="1091"/>
        <w:gridCol w:w="3059"/>
        <w:gridCol w:w="1105"/>
      </w:tblGrid>
      <w:tr w:rsidR="00381BBD" w:rsidRPr="00482E6E" w14:paraId="4B7A6563" w14:textId="77777777" w:rsidTr="00BC0D00">
        <w:trPr>
          <w:cantSplit/>
          <w:jc w:val="center"/>
        </w:trPr>
        <w:tc>
          <w:tcPr>
            <w:tcW w:w="3080" w:type="dxa"/>
            <w:vAlign w:val="center"/>
          </w:tcPr>
          <w:p w14:paraId="3439F2EA" w14:textId="77777777" w:rsidR="00381BBD" w:rsidRPr="00BC0D00" w:rsidRDefault="00381BBD" w:rsidP="00BC0D00">
            <w:pPr>
              <w:pStyle w:val="TableHeading"/>
              <w:jc w:val="center"/>
              <w:rPr>
                <w:bCs/>
              </w:rPr>
            </w:pPr>
            <w:r w:rsidRPr="00BC0D00">
              <w:rPr>
                <w:bCs/>
              </w:rPr>
              <w:t>Incident type</w:t>
            </w:r>
          </w:p>
        </w:tc>
        <w:tc>
          <w:tcPr>
            <w:tcW w:w="1091" w:type="dxa"/>
            <w:vAlign w:val="center"/>
          </w:tcPr>
          <w:p w14:paraId="2E28C69D" w14:textId="77777777" w:rsidR="00381BBD" w:rsidRPr="00BC0D00" w:rsidRDefault="00381BBD" w:rsidP="00BC0D00">
            <w:pPr>
              <w:pStyle w:val="TableHeading"/>
              <w:jc w:val="center"/>
              <w:rPr>
                <w:bCs/>
              </w:rPr>
            </w:pPr>
            <w:r w:rsidRPr="00BC0D00">
              <w:rPr>
                <w:bCs/>
              </w:rPr>
              <w:t>Number</w:t>
            </w:r>
          </w:p>
        </w:tc>
        <w:tc>
          <w:tcPr>
            <w:tcW w:w="3059" w:type="dxa"/>
            <w:vAlign w:val="center"/>
          </w:tcPr>
          <w:p w14:paraId="6D583313" w14:textId="77777777" w:rsidR="00381BBD" w:rsidRPr="00BC0D00" w:rsidRDefault="005F2FFF" w:rsidP="00BC0D00">
            <w:pPr>
              <w:pStyle w:val="TableHeading"/>
              <w:jc w:val="center"/>
              <w:rPr>
                <w:bCs/>
              </w:rPr>
            </w:pPr>
            <w:r w:rsidRPr="00BC0D00">
              <w:rPr>
                <w:bCs/>
              </w:rPr>
              <w:t>Description</w:t>
            </w:r>
          </w:p>
        </w:tc>
        <w:tc>
          <w:tcPr>
            <w:tcW w:w="1105" w:type="dxa"/>
            <w:vAlign w:val="center"/>
          </w:tcPr>
          <w:p w14:paraId="6BAC4906" w14:textId="77777777" w:rsidR="00381BBD" w:rsidRPr="00BC0D00" w:rsidRDefault="00381BBD" w:rsidP="00BC0D00">
            <w:pPr>
              <w:pStyle w:val="TableHeading"/>
              <w:jc w:val="center"/>
              <w:rPr>
                <w:bCs/>
              </w:rPr>
            </w:pPr>
            <w:r w:rsidRPr="00BC0D00">
              <w:rPr>
                <w:bCs/>
              </w:rPr>
              <w:t>Work days lost</w:t>
            </w:r>
          </w:p>
        </w:tc>
      </w:tr>
      <w:tr w:rsidR="00381BBD" w:rsidRPr="00482E6E" w14:paraId="69D54595" w14:textId="77777777" w:rsidTr="001B32D1">
        <w:trPr>
          <w:cantSplit/>
          <w:jc w:val="center"/>
        </w:trPr>
        <w:tc>
          <w:tcPr>
            <w:tcW w:w="3080" w:type="dxa"/>
          </w:tcPr>
          <w:p w14:paraId="31906AB2" w14:textId="77777777" w:rsidR="00381BBD" w:rsidRPr="00482E6E" w:rsidRDefault="00381BBD" w:rsidP="00BC0D00">
            <w:r w:rsidRPr="00482E6E">
              <w:t>Fuel spills</w:t>
            </w:r>
          </w:p>
        </w:tc>
        <w:tc>
          <w:tcPr>
            <w:tcW w:w="1091" w:type="dxa"/>
          </w:tcPr>
          <w:p w14:paraId="0C59FF71" w14:textId="77777777" w:rsidR="00381BBD" w:rsidRPr="00482E6E" w:rsidRDefault="00381BBD" w:rsidP="00BC0D00">
            <w:r w:rsidRPr="00482E6E">
              <w:t>38</w:t>
            </w:r>
          </w:p>
        </w:tc>
        <w:tc>
          <w:tcPr>
            <w:tcW w:w="3059" w:type="dxa"/>
          </w:tcPr>
          <w:p w14:paraId="73A93E2E" w14:textId="77777777" w:rsidR="00381BBD" w:rsidRPr="00482E6E" w:rsidRDefault="00381BBD" w:rsidP="00BC0D00">
            <w:r w:rsidRPr="00482E6E">
              <w:t xml:space="preserve">Some customers and employees with </w:t>
            </w:r>
            <w:r w:rsidR="005F2FFF" w:rsidRPr="00482E6E">
              <w:t xml:space="preserve">spilled </w:t>
            </w:r>
            <w:r w:rsidRPr="00482E6E">
              <w:t>fuel on clothes</w:t>
            </w:r>
            <w:r w:rsidR="00D440F0">
              <w:t>.</w:t>
            </w:r>
          </w:p>
        </w:tc>
        <w:tc>
          <w:tcPr>
            <w:tcW w:w="1105" w:type="dxa"/>
          </w:tcPr>
          <w:p w14:paraId="3EC36A64" w14:textId="77777777" w:rsidR="00381BBD" w:rsidRPr="00482E6E" w:rsidRDefault="00381BBD" w:rsidP="001B32D1">
            <w:pPr>
              <w:jc w:val="center"/>
            </w:pPr>
            <w:r w:rsidRPr="00482E6E">
              <w:t>0</w:t>
            </w:r>
          </w:p>
        </w:tc>
      </w:tr>
      <w:tr w:rsidR="00381BBD" w:rsidRPr="00482E6E" w14:paraId="39C75804" w14:textId="77777777" w:rsidTr="001B32D1">
        <w:trPr>
          <w:cantSplit/>
          <w:jc w:val="center"/>
        </w:trPr>
        <w:tc>
          <w:tcPr>
            <w:tcW w:w="3080" w:type="dxa"/>
          </w:tcPr>
          <w:p w14:paraId="35DB5B5E" w14:textId="77777777" w:rsidR="00381BBD" w:rsidRPr="00482E6E" w:rsidRDefault="00381BBD" w:rsidP="00BC0D00">
            <w:r w:rsidRPr="00482E6E">
              <w:t>Fires</w:t>
            </w:r>
          </w:p>
        </w:tc>
        <w:tc>
          <w:tcPr>
            <w:tcW w:w="1091" w:type="dxa"/>
          </w:tcPr>
          <w:p w14:paraId="3B4CF0C0" w14:textId="77777777" w:rsidR="00381BBD" w:rsidRPr="00482E6E" w:rsidRDefault="00D440F0" w:rsidP="00BC0D00">
            <w:r>
              <w:t>3</w:t>
            </w:r>
          </w:p>
        </w:tc>
        <w:tc>
          <w:tcPr>
            <w:tcW w:w="3059" w:type="dxa"/>
          </w:tcPr>
          <w:p w14:paraId="11BCDA28" w14:textId="77777777" w:rsidR="00381BBD" w:rsidRPr="00482E6E" w:rsidRDefault="00D440F0" w:rsidP="00BC0D00">
            <w:r>
              <w:t>3</w:t>
            </w:r>
            <w:r w:rsidR="005F2FFF" w:rsidRPr="00482E6E">
              <w:t xml:space="preserve"> small fires due to </w:t>
            </w:r>
            <w:r w:rsidR="000F1A85" w:rsidRPr="00482E6E">
              <w:t xml:space="preserve">employee and customer </w:t>
            </w:r>
            <w:r w:rsidR="005F2FFF" w:rsidRPr="00482E6E">
              <w:t>cigarette butts, quickly extinguished by customers or staff; one day lost due to smoke inhalation by employee with asthma</w:t>
            </w:r>
            <w:r>
              <w:t>.</w:t>
            </w:r>
          </w:p>
        </w:tc>
        <w:tc>
          <w:tcPr>
            <w:tcW w:w="1105" w:type="dxa"/>
          </w:tcPr>
          <w:p w14:paraId="1509F34C" w14:textId="77777777" w:rsidR="00381BBD" w:rsidRPr="00482E6E" w:rsidRDefault="00381BBD" w:rsidP="001B32D1">
            <w:pPr>
              <w:jc w:val="center"/>
            </w:pPr>
            <w:r w:rsidRPr="00482E6E">
              <w:t>1</w:t>
            </w:r>
          </w:p>
        </w:tc>
      </w:tr>
      <w:tr w:rsidR="00381BBD" w:rsidRPr="00482E6E" w14:paraId="649F0BF3" w14:textId="77777777" w:rsidTr="001B32D1">
        <w:trPr>
          <w:cantSplit/>
          <w:jc w:val="center"/>
        </w:trPr>
        <w:tc>
          <w:tcPr>
            <w:tcW w:w="3080" w:type="dxa"/>
          </w:tcPr>
          <w:p w14:paraId="2F886E24" w14:textId="77777777" w:rsidR="00381BBD" w:rsidRPr="00482E6E" w:rsidRDefault="00381BBD" w:rsidP="00BC0D00">
            <w:r w:rsidRPr="00482E6E">
              <w:t>Slipping on floors</w:t>
            </w:r>
          </w:p>
        </w:tc>
        <w:tc>
          <w:tcPr>
            <w:tcW w:w="1091" w:type="dxa"/>
          </w:tcPr>
          <w:p w14:paraId="1FF62901" w14:textId="77777777" w:rsidR="00381BBD" w:rsidRPr="00482E6E" w:rsidRDefault="00381BBD" w:rsidP="00BC0D00">
            <w:r w:rsidRPr="00482E6E">
              <w:t>2</w:t>
            </w:r>
          </w:p>
        </w:tc>
        <w:tc>
          <w:tcPr>
            <w:tcW w:w="3059" w:type="dxa"/>
          </w:tcPr>
          <w:p w14:paraId="418FE19B" w14:textId="77777777" w:rsidR="00381BBD" w:rsidRPr="00482E6E" w:rsidRDefault="005F2FFF" w:rsidP="00BC0D00">
            <w:r w:rsidRPr="00482E6E">
              <w:t>Employees slipping</w:t>
            </w:r>
            <w:r w:rsidR="00381BBD" w:rsidRPr="00482E6E">
              <w:t xml:space="preserve"> on wet floors while mopping</w:t>
            </w:r>
            <w:r w:rsidR="00D440F0">
              <w:t>.</w:t>
            </w:r>
          </w:p>
        </w:tc>
        <w:tc>
          <w:tcPr>
            <w:tcW w:w="1105" w:type="dxa"/>
          </w:tcPr>
          <w:p w14:paraId="47CED3C5" w14:textId="77777777" w:rsidR="00381BBD" w:rsidRPr="00482E6E" w:rsidRDefault="00381BBD" w:rsidP="001B32D1">
            <w:pPr>
              <w:jc w:val="center"/>
            </w:pPr>
            <w:r w:rsidRPr="00482E6E">
              <w:t>1</w:t>
            </w:r>
          </w:p>
        </w:tc>
      </w:tr>
      <w:tr w:rsidR="00381BBD" w:rsidRPr="00482E6E" w14:paraId="7D8E5A1A" w14:textId="77777777" w:rsidTr="001B32D1">
        <w:trPr>
          <w:cantSplit/>
          <w:jc w:val="center"/>
        </w:trPr>
        <w:tc>
          <w:tcPr>
            <w:tcW w:w="3080" w:type="dxa"/>
          </w:tcPr>
          <w:p w14:paraId="449A4BE2" w14:textId="77777777" w:rsidR="00381BBD" w:rsidRPr="00482E6E" w:rsidRDefault="00381BBD" w:rsidP="00BC0D00">
            <w:r w:rsidRPr="00482E6E">
              <w:t>Falling stock</w:t>
            </w:r>
          </w:p>
        </w:tc>
        <w:tc>
          <w:tcPr>
            <w:tcW w:w="1091" w:type="dxa"/>
          </w:tcPr>
          <w:p w14:paraId="6E5DF870" w14:textId="77777777" w:rsidR="00381BBD" w:rsidRPr="00482E6E" w:rsidRDefault="005F2FFF" w:rsidP="00BC0D00">
            <w:r w:rsidRPr="00482E6E">
              <w:t>10</w:t>
            </w:r>
          </w:p>
        </w:tc>
        <w:tc>
          <w:tcPr>
            <w:tcW w:w="3059" w:type="dxa"/>
          </w:tcPr>
          <w:p w14:paraId="2610CAA3" w14:textId="77777777" w:rsidR="00381BBD" w:rsidRPr="00482E6E" w:rsidRDefault="005F2FFF" w:rsidP="00BC0D00">
            <w:r w:rsidRPr="00482E6E">
              <w:t>Employees hit o</w:t>
            </w:r>
            <w:r w:rsidR="00D440F0">
              <w:t>n head.</w:t>
            </w:r>
          </w:p>
        </w:tc>
        <w:tc>
          <w:tcPr>
            <w:tcW w:w="1105" w:type="dxa"/>
          </w:tcPr>
          <w:p w14:paraId="6D3AA30F" w14:textId="77777777" w:rsidR="00381BBD" w:rsidRPr="00482E6E" w:rsidRDefault="005F2FFF" w:rsidP="001B32D1">
            <w:pPr>
              <w:jc w:val="center"/>
            </w:pPr>
            <w:r w:rsidRPr="00482E6E">
              <w:t>10</w:t>
            </w:r>
          </w:p>
        </w:tc>
      </w:tr>
      <w:tr w:rsidR="005F2FFF" w:rsidRPr="00482E6E" w14:paraId="1640DD33" w14:textId="77777777" w:rsidTr="001B32D1">
        <w:trPr>
          <w:cantSplit/>
          <w:jc w:val="center"/>
        </w:trPr>
        <w:tc>
          <w:tcPr>
            <w:tcW w:w="3080" w:type="dxa"/>
          </w:tcPr>
          <w:p w14:paraId="592387C3" w14:textId="77777777" w:rsidR="005F2FFF" w:rsidRPr="00482E6E" w:rsidRDefault="005F2FFF" w:rsidP="00BC0D00">
            <w:r w:rsidRPr="00482E6E">
              <w:t>Lifting injuries</w:t>
            </w:r>
          </w:p>
        </w:tc>
        <w:tc>
          <w:tcPr>
            <w:tcW w:w="1091" w:type="dxa"/>
          </w:tcPr>
          <w:p w14:paraId="431C2878" w14:textId="77777777" w:rsidR="005F2FFF" w:rsidRPr="00482E6E" w:rsidRDefault="005F2FFF" w:rsidP="00BC0D00">
            <w:r w:rsidRPr="00482E6E">
              <w:t>12</w:t>
            </w:r>
          </w:p>
        </w:tc>
        <w:tc>
          <w:tcPr>
            <w:tcW w:w="3059" w:type="dxa"/>
          </w:tcPr>
          <w:p w14:paraId="2A495B43" w14:textId="77777777" w:rsidR="005F2FFF" w:rsidRPr="00482E6E" w:rsidRDefault="005F2FFF" w:rsidP="00BC0D00">
            <w:r w:rsidRPr="00482E6E">
              <w:t>Employees injured while receiving and storing stock</w:t>
            </w:r>
            <w:r w:rsidR="007D1DC7">
              <w:t>.</w:t>
            </w:r>
          </w:p>
        </w:tc>
        <w:tc>
          <w:tcPr>
            <w:tcW w:w="1105" w:type="dxa"/>
          </w:tcPr>
          <w:p w14:paraId="5B3EE0BF" w14:textId="77777777" w:rsidR="005F2FFF" w:rsidRPr="00482E6E" w:rsidRDefault="005F2FFF" w:rsidP="001B32D1">
            <w:pPr>
              <w:jc w:val="center"/>
            </w:pPr>
            <w:r w:rsidRPr="00482E6E">
              <w:t>5</w:t>
            </w:r>
          </w:p>
        </w:tc>
      </w:tr>
      <w:tr w:rsidR="00381BBD" w:rsidRPr="00482E6E" w14:paraId="738381BD" w14:textId="77777777" w:rsidTr="001B32D1">
        <w:trPr>
          <w:cantSplit/>
          <w:jc w:val="center"/>
        </w:trPr>
        <w:tc>
          <w:tcPr>
            <w:tcW w:w="3080" w:type="dxa"/>
          </w:tcPr>
          <w:p w14:paraId="5172B0E3" w14:textId="77777777" w:rsidR="00381BBD" w:rsidRPr="00482E6E" w:rsidRDefault="00381BBD" w:rsidP="00BC0D00">
            <w:r w:rsidRPr="00482E6E">
              <w:t>Tripping</w:t>
            </w:r>
          </w:p>
        </w:tc>
        <w:tc>
          <w:tcPr>
            <w:tcW w:w="1091" w:type="dxa"/>
          </w:tcPr>
          <w:p w14:paraId="37F8D99E" w14:textId="77777777" w:rsidR="00381BBD" w:rsidRPr="00482E6E" w:rsidRDefault="005F2FFF" w:rsidP="00BC0D00">
            <w:r w:rsidRPr="00482E6E">
              <w:t>8</w:t>
            </w:r>
          </w:p>
        </w:tc>
        <w:tc>
          <w:tcPr>
            <w:tcW w:w="3059" w:type="dxa"/>
          </w:tcPr>
          <w:p w14:paraId="60C1647A" w14:textId="77777777" w:rsidR="00381BBD" w:rsidRPr="00482E6E" w:rsidRDefault="005F2FFF" w:rsidP="00BC0D00">
            <w:r w:rsidRPr="00482E6E">
              <w:t>Employees tripping on exposed pipes and wires</w:t>
            </w:r>
            <w:r w:rsidR="007D1DC7">
              <w:t>.</w:t>
            </w:r>
          </w:p>
        </w:tc>
        <w:tc>
          <w:tcPr>
            <w:tcW w:w="1105" w:type="dxa"/>
          </w:tcPr>
          <w:p w14:paraId="7638939A" w14:textId="77777777" w:rsidR="00381BBD" w:rsidRPr="00482E6E" w:rsidRDefault="005F2FFF" w:rsidP="001B32D1">
            <w:pPr>
              <w:jc w:val="center"/>
            </w:pPr>
            <w:r w:rsidRPr="00482E6E">
              <w:t>8</w:t>
            </w:r>
          </w:p>
        </w:tc>
      </w:tr>
      <w:tr w:rsidR="00381BBD" w:rsidRPr="00482E6E" w14:paraId="236D0686" w14:textId="77777777" w:rsidTr="001B32D1">
        <w:trPr>
          <w:cantSplit/>
          <w:jc w:val="center"/>
        </w:trPr>
        <w:tc>
          <w:tcPr>
            <w:tcW w:w="3080" w:type="dxa"/>
          </w:tcPr>
          <w:p w14:paraId="1715272C" w14:textId="77777777" w:rsidR="00381BBD" w:rsidRPr="00482E6E" w:rsidRDefault="005F2FFF" w:rsidP="00BC0D00">
            <w:r w:rsidRPr="00482E6E">
              <w:t>Burns</w:t>
            </w:r>
          </w:p>
        </w:tc>
        <w:tc>
          <w:tcPr>
            <w:tcW w:w="1091" w:type="dxa"/>
          </w:tcPr>
          <w:p w14:paraId="218C9209" w14:textId="77777777" w:rsidR="00381BBD" w:rsidRPr="00482E6E" w:rsidRDefault="00381BBD" w:rsidP="00BC0D00">
            <w:r w:rsidRPr="00482E6E">
              <w:t>60</w:t>
            </w:r>
          </w:p>
        </w:tc>
        <w:tc>
          <w:tcPr>
            <w:tcW w:w="3059" w:type="dxa"/>
          </w:tcPr>
          <w:p w14:paraId="28CB2EF3" w14:textId="77777777" w:rsidR="00381BBD" w:rsidRPr="00482E6E" w:rsidRDefault="005F2FFF" w:rsidP="00BC0D00">
            <w:r w:rsidRPr="00482E6E">
              <w:t>P</w:t>
            </w:r>
            <w:r w:rsidR="00381BBD" w:rsidRPr="00482E6E">
              <w:t>ie oven burns</w:t>
            </w:r>
            <w:r w:rsidR="007D1DC7">
              <w:t>.</w:t>
            </w:r>
          </w:p>
        </w:tc>
        <w:tc>
          <w:tcPr>
            <w:tcW w:w="1105" w:type="dxa"/>
          </w:tcPr>
          <w:p w14:paraId="15D4E54A" w14:textId="77777777" w:rsidR="00381BBD" w:rsidRPr="00482E6E" w:rsidRDefault="00381BBD" w:rsidP="001B32D1">
            <w:pPr>
              <w:jc w:val="center"/>
            </w:pPr>
            <w:r w:rsidRPr="00482E6E">
              <w:t>15</w:t>
            </w:r>
          </w:p>
        </w:tc>
      </w:tr>
      <w:tr w:rsidR="00381BBD" w:rsidRPr="00482E6E" w14:paraId="09E52A3D" w14:textId="77777777" w:rsidTr="001B32D1">
        <w:trPr>
          <w:cantSplit/>
          <w:jc w:val="center"/>
        </w:trPr>
        <w:tc>
          <w:tcPr>
            <w:tcW w:w="3080" w:type="dxa"/>
          </w:tcPr>
          <w:p w14:paraId="28A016D3" w14:textId="77777777" w:rsidR="00381BBD" w:rsidRPr="00482E6E" w:rsidRDefault="00381BBD" w:rsidP="00BC0D00">
            <w:r w:rsidRPr="00482E6E">
              <w:t>Fatigue from standing</w:t>
            </w:r>
          </w:p>
        </w:tc>
        <w:tc>
          <w:tcPr>
            <w:tcW w:w="1091" w:type="dxa"/>
          </w:tcPr>
          <w:p w14:paraId="209875D2" w14:textId="77777777" w:rsidR="00381BBD" w:rsidRPr="00482E6E" w:rsidRDefault="005F2FFF" w:rsidP="00BC0D00">
            <w:r w:rsidRPr="00482E6E">
              <w:t>10</w:t>
            </w:r>
          </w:p>
        </w:tc>
        <w:tc>
          <w:tcPr>
            <w:tcW w:w="3059" w:type="dxa"/>
          </w:tcPr>
          <w:p w14:paraId="13ECB29D" w14:textId="77777777" w:rsidR="00381BBD" w:rsidRPr="00482E6E" w:rsidRDefault="005F2FFF" w:rsidP="00BC0D00">
            <w:r w:rsidRPr="00482E6E">
              <w:t>Employees complaining of back an</w:t>
            </w:r>
            <w:r w:rsidR="007D1DC7">
              <w:t>d</w:t>
            </w:r>
            <w:r w:rsidRPr="00482E6E">
              <w:t xml:space="preserve"> foot aches from standing and serving customers all shift</w:t>
            </w:r>
            <w:r w:rsidR="007D1DC7">
              <w:t>.</w:t>
            </w:r>
          </w:p>
        </w:tc>
        <w:tc>
          <w:tcPr>
            <w:tcW w:w="1105" w:type="dxa"/>
          </w:tcPr>
          <w:p w14:paraId="7A8CE2C9" w14:textId="77777777" w:rsidR="00381BBD" w:rsidRPr="00482E6E" w:rsidRDefault="005F2FFF" w:rsidP="001B32D1">
            <w:pPr>
              <w:jc w:val="center"/>
            </w:pPr>
            <w:r w:rsidRPr="00482E6E">
              <w:t>4</w:t>
            </w:r>
          </w:p>
        </w:tc>
      </w:tr>
      <w:tr w:rsidR="00381BBD" w:rsidRPr="00482E6E" w14:paraId="31153CBA" w14:textId="77777777" w:rsidTr="001B32D1">
        <w:trPr>
          <w:cantSplit/>
          <w:jc w:val="center"/>
        </w:trPr>
        <w:tc>
          <w:tcPr>
            <w:tcW w:w="3080" w:type="dxa"/>
          </w:tcPr>
          <w:p w14:paraId="37922B52" w14:textId="77777777" w:rsidR="00381BBD" w:rsidRPr="00482E6E" w:rsidRDefault="00381BBD" w:rsidP="00BC0D00">
            <w:r w:rsidRPr="00482E6E">
              <w:t>Breathing difficulties</w:t>
            </w:r>
          </w:p>
        </w:tc>
        <w:tc>
          <w:tcPr>
            <w:tcW w:w="1091" w:type="dxa"/>
          </w:tcPr>
          <w:p w14:paraId="7D94B55D" w14:textId="77777777" w:rsidR="00381BBD" w:rsidRPr="00482E6E" w:rsidRDefault="00381BBD" w:rsidP="00BC0D00">
            <w:r w:rsidRPr="00482E6E">
              <w:t>40</w:t>
            </w:r>
          </w:p>
        </w:tc>
        <w:tc>
          <w:tcPr>
            <w:tcW w:w="3059" w:type="dxa"/>
          </w:tcPr>
          <w:p w14:paraId="4CFEA30D" w14:textId="77777777" w:rsidR="00381BBD" w:rsidRPr="00482E6E" w:rsidRDefault="00381BBD" w:rsidP="00BC0D00">
            <w:r w:rsidRPr="00482E6E">
              <w:t>1 employee cleaning pumps with strong solvent</w:t>
            </w:r>
            <w:r w:rsidR="007D1DC7">
              <w:t>.</w:t>
            </w:r>
          </w:p>
        </w:tc>
        <w:tc>
          <w:tcPr>
            <w:tcW w:w="1105" w:type="dxa"/>
          </w:tcPr>
          <w:p w14:paraId="5FC203B6" w14:textId="77777777" w:rsidR="00381BBD" w:rsidRPr="00482E6E" w:rsidRDefault="00381BBD" w:rsidP="001B32D1">
            <w:pPr>
              <w:jc w:val="center"/>
            </w:pPr>
            <w:r w:rsidRPr="00482E6E">
              <w:t>20</w:t>
            </w:r>
          </w:p>
        </w:tc>
      </w:tr>
      <w:tr w:rsidR="00381BBD" w:rsidRPr="00482E6E" w14:paraId="38A6C17D" w14:textId="77777777" w:rsidTr="001B32D1">
        <w:trPr>
          <w:cantSplit/>
          <w:jc w:val="center"/>
        </w:trPr>
        <w:tc>
          <w:tcPr>
            <w:tcW w:w="3080" w:type="dxa"/>
          </w:tcPr>
          <w:p w14:paraId="16C77CB8" w14:textId="77777777" w:rsidR="00381BBD" w:rsidRPr="00482E6E" w:rsidRDefault="00381BBD" w:rsidP="00BC0D00">
            <w:r w:rsidRPr="00482E6E">
              <w:t>Eye irritation</w:t>
            </w:r>
          </w:p>
        </w:tc>
        <w:tc>
          <w:tcPr>
            <w:tcW w:w="1091" w:type="dxa"/>
          </w:tcPr>
          <w:p w14:paraId="7E086DD1" w14:textId="77777777" w:rsidR="00381BBD" w:rsidRPr="00482E6E" w:rsidRDefault="00381BBD" w:rsidP="00BC0D00">
            <w:r w:rsidRPr="00482E6E">
              <w:t>2</w:t>
            </w:r>
          </w:p>
        </w:tc>
        <w:tc>
          <w:tcPr>
            <w:tcW w:w="3059" w:type="dxa"/>
          </w:tcPr>
          <w:p w14:paraId="2469D600" w14:textId="77777777" w:rsidR="00381BBD" w:rsidRPr="00482E6E" w:rsidRDefault="00381BBD" w:rsidP="00BC0D00">
            <w:r w:rsidRPr="00482E6E">
              <w:t>1 employee splashed fuel in eyes</w:t>
            </w:r>
            <w:r w:rsidR="007D1DC7">
              <w:t>.</w:t>
            </w:r>
          </w:p>
        </w:tc>
        <w:tc>
          <w:tcPr>
            <w:tcW w:w="1105" w:type="dxa"/>
          </w:tcPr>
          <w:p w14:paraId="0B438735" w14:textId="77777777" w:rsidR="00381BBD" w:rsidRPr="00482E6E" w:rsidRDefault="00381BBD" w:rsidP="001B32D1">
            <w:pPr>
              <w:jc w:val="center"/>
            </w:pPr>
            <w:r w:rsidRPr="00482E6E">
              <w:t>1</w:t>
            </w:r>
          </w:p>
        </w:tc>
      </w:tr>
    </w:tbl>
    <w:p w14:paraId="3B269DC9" w14:textId="134000AC" w:rsidR="00417012" w:rsidRPr="00482E6E" w:rsidRDefault="00417012" w:rsidP="001B32D1">
      <w:pPr>
        <w:spacing w:before="240"/>
      </w:pPr>
      <w:r w:rsidRPr="00482E6E">
        <w:t xml:space="preserve">Overall </w:t>
      </w:r>
      <w:r w:rsidR="005F2FFF" w:rsidRPr="00482E6E">
        <w:t>IR</w:t>
      </w:r>
      <w:r w:rsidR="001B32D1">
        <w:t xml:space="preserve"> </w:t>
      </w:r>
      <w:r w:rsidR="005F2FFF" w:rsidRPr="00482E6E">
        <w:t>=</w:t>
      </w:r>
      <w:r w:rsidR="001B32D1">
        <w:t xml:space="preserve"> </w:t>
      </w:r>
      <w:r w:rsidR="005F2FFF" w:rsidRPr="00482E6E">
        <w:t>6</w:t>
      </w:r>
    </w:p>
    <w:p w14:paraId="53800275" w14:textId="19668B0C" w:rsidR="005F2FFF" w:rsidRPr="00482E6E" w:rsidRDefault="005F2FFF" w:rsidP="00BC0D00">
      <w:r w:rsidRPr="00482E6E">
        <w:t>Overall LTIFR =</w:t>
      </w:r>
      <w:r w:rsidR="001B32D1">
        <w:t xml:space="preserve"> </w:t>
      </w:r>
      <w:r w:rsidRPr="00482E6E">
        <w:t>12</w:t>
      </w:r>
    </w:p>
    <w:p w14:paraId="70EB258E" w14:textId="77777777" w:rsidR="009F6814" w:rsidRPr="00482E6E" w:rsidRDefault="009F6814" w:rsidP="00BC0D00">
      <w:pPr>
        <w:pStyle w:val="Heading3"/>
      </w:pPr>
      <w:r w:rsidRPr="00482E6E">
        <w:lastRenderedPageBreak/>
        <w:t>Additional information</w:t>
      </w:r>
    </w:p>
    <w:p w14:paraId="080CBDBD" w14:textId="1F96240D" w:rsidR="007403A8" w:rsidRPr="00482E6E" w:rsidRDefault="002679FB" w:rsidP="00BC0D00">
      <w:pPr>
        <w:spacing w:after="240"/>
      </w:pPr>
      <w:r w:rsidRPr="00482E6E">
        <w:t xml:space="preserve">Using the approved data collection plan, the following </w:t>
      </w:r>
      <w:r w:rsidR="007403A8" w:rsidRPr="00482E6E">
        <w:t xml:space="preserve">information was collected </w:t>
      </w:r>
      <w:r w:rsidR="008C2F26" w:rsidRPr="00482E6E">
        <w:t xml:space="preserve">from various sources </w:t>
      </w:r>
      <w:r w:rsidR="000870E7">
        <w:t>for use in the evaluation.</w:t>
      </w:r>
    </w:p>
    <w:tbl>
      <w:tblPr>
        <w:tblStyle w:val="TableGrid"/>
        <w:tblW w:w="8335" w:type="dxa"/>
        <w:jc w:val="center"/>
        <w:tblLayout w:type="fixed"/>
        <w:tblLook w:val="04A0" w:firstRow="1" w:lastRow="0" w:firstColumn="1" w:lastColumn="0" w:noHBand="0" w:noVBand="1"/>
      </w:tblPr>
      <w:tblGrid>
        <w:gridCol w:w="2977"/>
        <w:gridCol w:w="5358"/>
      </w:tblGrid>
      <w:tr w:rsidR="007403A8" w:rsidRPr="00482E6E" w14:paraId="7D3BBED1" w14:textId="77777777" w:rsidTr="00BC0D00">
        <w:trPr>
          <w:cantSplit/>
          <w:tblHeader/>
          <w:jc w:val="center"/>
        </w:trPr>
        <w:tc>
          <w:tcPr>
            <w:tcW w:w="2977" w:type="dxa"/>
          </w:tcPr>
          <w:p w14:paraId="6BD7A697" w14:textId="77777777" w:rsidR="007403A8" w:rsidRPr="00BC0D00" w:rsidRDefault="007403A8" w:rsidP="00BC0D00">
            <w:pPr>
              <w:pStyle w:val="TableHeading"/>
            </w:pPr>
            <w:r w:rsidRPr="00BC0D00">
              <w:t>Source</w:t>
            </w:r>
          </w:p>
        </w:tc>
        <w:tc>
          <w:tcPr>
            <w:tcW w:w="5358" w:type="dxa"/>
          </w:tcPr>
          <w:p w14:paraId="4B1EF221" w14:textId="77777777" w:rsidR="007403A8" w:rsidRPr="00BC0D00" w:rsidRDefault="007403A8" w:rsidP="00BC0D00">
            <w:pPr>
              <w:pStyle w:val="TableHeading"/>
            </w:pPr>
            <w:r w:rsidRPr="00BC0D00">
              <w:t>Information and data</w:t>
            </w:r>
          </w:p>
        </w:tc>
      </w:tr>
      <w:tr w:rsidR="007403A8" w:rsidRPr="00482E6E" w14:paraId="76116156" w14:textId="77777777" w:rsidTr="00BC0D00">
        <w:trPr>
          <w:cantSplit/>
          <w:jc w:val="center"/>
        </w:trPr>
        <w:tc>
          <w:tcPr>
            <w:tcW w:w="2977" w:type="dxa"/>
          </w:tcPr>
          <w:p w14:paraId="7814482A" w14:textId="77777777" w:rsidR="007403A8" w:rsidRPr="00482E6E" w:rsidRDefault="008469C9" w:rsidP="00BC0D00">
            <w:r w:rsidRPr="00482E6E">
              <w:t xml:space="preserve">Employee data report from </w:t>
            </w:r>
            <w:r w:rsidR="000E2D8D" w:rsidRPr="00482E6E">
              <w:t xml:space="preserve">General Manager – </w:t>
            </w:r>
            <w:r w:rsidRPr="00482E6E">
              <w:t xml:space="preserve">Finance and Operations </w:t>
            </w:r>
          </w:p>
        </w:tc>
        <w:tc>
          <w:tcPr>
            <w:tcW w:w="5358" w:type="dxa"/>
          </w:tcPr>
          <w:p w14:paraId="3D21775B" w14:textId="77777777" w:rsidR="007403A8" w:rsidRPr="00482E6E" w:rsidRDefault="00C43CE3" w:rsidP="00BC0D00">
            <w:r w:rsidRPr="00482E6E">
              <w:t>160</w:t>
            </w:r>
            <w:r w:rsidR="000E7145" w:rsidRPr="00482E6E">
              <w:t xml:space="preserve"> employees</w:t>
            </w:r>
          </w:p>
          <w:p w14:paraId="47ECC0E4" w14:textId="77777777" w:rsidR="000E7145" w:rsidRPr="00482E6E" w:rsidRDefault="000E7145" w:rsidP="00BC0D00">
            <w:r w:rsidRPr="00482E6E">
              <w:t>20 stores</w:t>
            </w:r>
          </w:p>
          <w:p w14:paraId="60B0B4B5" w14:textId="77777777" w:rsidR="000E7145" w:rsidRPr="00482E6E" w:rsidRDefault="000E7145" w:rsidP="00BC0D00">
            <w:r w:rsidRPr="00482E6E">
              <w:t xml:space="preserve">20 </w:t>
            </w:r>
            <w:r w:rsidR="000E2D8D" w:rsidRPr="00482E6E">
              <w:t>Store M</w:t>
            </w:r>
            <w:r w:rsidRPr="00482E6E">
              <w:t>anagers</w:t>
            </w:r>
          </w:p>
        </w:tc>
      </w:tr>
      <w:tr w:rsidR="008469C9" w:rsidRPr="00482E6E" w14:paraId="0B93F03F" w14:textId="77777777" w:rsidTr="00BC0D00">
        <w:trPr>
          <w:cantSplit/>
          <w:jc w:val="center"/>
        </w:trPr>
        <w:tc>
          <w:tcPr>
            <w:tcW w:w="2977" w:type="dxa"/>
          </w:tcPr>
          <w:p w14:paraId="13D01B6D" w14:textId="77777777" w:rsidR="008469C9" w:rsidRPr="00482E6E" w:rsidRDefault="008469C9" w:rsidP="00BC0D00">
            <w:r w:rsidRPr="00482E6E">
              <w:t>Safety audits</w:t>
            </w:r>
          </w:p>
        </w:tc>
        <w:tc>
          <w:tcPr>
            <w:tcW w:w="5358" w:type="dxa"/>
          </w:tcPr>
          <w:p w14:paraId="31B8EFC0" w14:textId="08279A0E" w:rsidR="008469C9" w:rsidRPr="00482E6E" w:rsidRDefault="000E7145" w:rsidP="00BC0D00">
            <w:r w:rsidRPr="00482E6E">
              <w:t>10 audits completed</w:t>
            </w:r>
            <w:r w:rsidR="00897148">
              <w:t>.</w:t>
            </w:r>
          </w:p>
          <w:p w14:paraId="1ED279B6" w14:textId="14268751" w:rsidR="000E7145" w:rsidRPr="00482E6E" w:rsidRDefault="000E7145" w:rsidP="00BC0D00">
            <w:r w:rsidRPr="00482E6E">
              <w:t xml:space="preserve">Wide variance in approach to risk taken by various managers. For example, some managers have initiated the use of nozzle guards and automatic pump </w:t>
            </w:r>
            <w:r w:rsidR="000870E7">
              <w:t>shut</w:t>
            </w:r>
            <w:r w:rsidR="001935D6">
              <w:t>-</w:t>
            </w:r>
            <w:r w:rsidRPr="00482E6E">
              <w:t xml:space="preserve">off systems to reduce small and large spills. Other managers have chosen to </w:t>
            </w:r>
            <w:r w:rsidR="00A554D6" w:rsidRPr="00482E6E">
              <w:t>post rules for customers in more visible locations.</w:t>
            </w:r>
          </w:p>
        </w:tc>
      </w:tr>
      <w:tr w:rsidR="008469C9" w:rsidRPr="00482E6E" w14:paraId="324E8908" w14:textId="77777777" w:rsidTr="00BC0D00">
        <w:trPr>
          <w:cantSplit/>
          <w:jc w:val="center"/>
        </w:trPr>
        <w:tc>
          <w:tcPr>
            <w:tcW w:w="2977" w:type="dxa"/>
          </w:tcPr>
          <w:p w14:paraId="45744C0C" w14:textId="77777777" w:rsidR="008469C9" w:rsidRPr="00482E6E" w:rsidRDefault="008469C9" w:rsidP="00BC0D00">
            <w:r w:rsidRPr="00482E6E">
              <w:t>Project management reports</w:t>
            </w:r>
          </w:p>
        </w:tc>
        <w:tc>
          <w:tcPr>
            <w:tcW w:w="5358" w:type="dxa"/>
          </w:tcPr>
          <w:p w14:paraId="199633D1" w14:textId="71489276" w:rsidR="008469C9" w:rsidRPr="00482E6E" w:rsidRDefault="00EA7222" w:rsidP="00BC0D00">
            <w:r w:rsidRPr="00482E6E">
              <w:t xml:space="preserve">13 managers have completed a skills audit in </w:t>
            </w:r>
            <w:r w:rsidR="00897148">
              <w:t xml:space="preserve">the </w:t>
            </w:r>
            <w:r w:rsidRPr="00482E6E">
              <w:t>6</w:t>
            </w:r>
            <w:r w:rsidR="00897148">
              <w:t>-</w:t>
            </w:r>
            <w:r w:rsidRPr="00482E6E">
              <w:t>month period</w:t>
            </w:r>
            <w:r w:rsidR="000E2D8D" w:rsidRPr="00482E6E">
              <w:t>.</w:t>
            </w:r>
          </w:p>
        </w:tc>
      </w:tr>
      <w:tr w:rsidR="007364D7" w:rsidRPr="00482E6E" w14:paraId="27E1587D" w14:textId="77777777" w:rsidTr="00BC0D00">
        <w:trPr>
          <w:cantSplit/>
          <w:jc w:val="center"/>
        </w:trPr>
        <w:tc>
          <w:tcPr>
            <w:tcW w:w="2977" w:type="dxa"/>
          </w:tcPr>
          <w:p w14:paraId="09EBC2EA" w14:textId="77777777" w:rsidR="007364D7" w:rsidRPr="00482E6E" w:rsidRDefault="007364D7" w:rsidP="00BC0D00">
            <w:r w:rsidRPr="00482E6E">
              <w:t>Incident reports</w:t>
            </w:r>
          </w:p>
        </w:tc>
        <w:tc>
          <w:tcPr>
            <w:tcW w:w="5358" w:type="dxa"/>
          </w:tcPr>
          <w:p w14:paraId="34A137AB" w14:textId="77777777" w:rsidR="007364D7" w:rsidRPr="00482E6E" w:rsidRDefault="007364D7" w:rsidP="00BC0D00">
            <w:r w:rsidRPr="00482E6E">
              <w:t xml:space="preserve">Incident reports are not always completed by managers. Risk of serious incidents not being considered in review; risk of serious incidents not being reported to </w:t>
            </w:r>
            <w:r w:rsidR="009D5CC8" w:rsidRPr="00482E6E">
              <w:t>relevant WorkCover authority</w:t>
            </w:r>
            <w:r w:rsidRPr="00482E6E">
              <w:t>.</w:t>
            </w:r>
          </w:p>
        </w:tc>
      </w:tr>
      <w:tr w:rsidR="007403A8" w:rsidRPr="00482E6E" w14:paraId="38741551" w14:textId="77777777" w:rsidTr="00BC0D00">
        <w:trPr>
          <w:cantSplit/>
          <w:jc w:val="center"/>
        </w:trPr>
        <w:tc>
          <w:tcPr>
            <w:tcW w:w="2977" w:type="dxa"/>
          </w:tcPr>
          <w:p w14:paraId="0B0C8430" w14:textId="5DF1BA1F" w:rsidR="007403A8" w:rsidRPr="00482E6E" w:rsidRDefault="008469C9" w:rsidP="00BC0D00">
            <w:r w:rsidRPr="00482E6E">
              <w:t>Managers</w:t>
            </w:r>
            <w:r w:rsidR="000870E7">
              <w:t>'</w:t>
            </w:r>
            <w:r w:rsidRPr="00482E6E">
              <w:t xml:space="preserve"> reports</w:t>
            </w:r>
          </w:p>
        </w:tc>
        <w:tc>
          <w:tcPr>
            <w:tcW w:w="5358" w:type="dxa"/>
          </w:tcPr>
          <w:p w14:paraId="7A37D191" w14:textId="77777777" w:rsidR="000F1A85" w:rsidRPr="00482E6E" w:rsidRDefault="008864C2" w:rsidP="00BC0D00">
            <w:r w:rsidRPr="00482E6E">
              <w:t xml:space="preserve">Managers report </w:t>
            </w:r>
            <w:r w:rsidR="000F1A85" w:rsidRPr="00482E6E">
              <w:t>250 weekly safety</w:t>
            </w:r>
            <w:r w:rsidRPr="00482E6E">
              <w:t xml:space="preserve"> audits</w:t>
            </w:r>
            <w:r w:rsidR="000F1A85" w:rsidRPr="00482E6E">
              <w:t xml:space="preserve"> of premises Nearly 500 expected</w:t>
            </w:r>
            <w:r w:rsidR="00CC0818" w:rsidRPr="00482E6E">
              <w:t xml:space="preserve">. </w:t>
            </w:r>
          </w:p>
          <w:p w14:paraId="4A6FA75A" w14:textId="4D7C7C2B" w:rsidR="007403A8" w:rsidRPr="00482E6E" w:rsidRDefault="00897148" w:rsidP="00897148">
            <w:r>
              <w:t>The a</w:t>
            </w:r>
            <w:r w:rsidR="00CC0818" w:rsidRPr="00482E6E">
              <w:t xml:space="preserve">bility </w:t>
            </w:r>
            <w:r>
              <w:t>of</w:t>
            </w:r>
            <w:r w:rsidR="00CC0818" w:rsidRPr="00482E6E">
              <w:t xml:space="preserve"> designated staff to understand and follow written risk assessment process</w:t>
            </w:r>
            <w:r>
              <w:t>es</w:t>
            </w:r>
            <w:r w:rsidR="00CC0818" w:rsidRPr="00482E6E">
              <w:t xml:space="preserve"> </w:t>
            </w:r>
            <w:r>
              <w:t xml:space="preserve">is </w:t>
            </w:r>
            <w:r w:rsidR="00CC0818" w:rsidRPr="00482E6E">
              <w:t>impeding progress.</w:t>
            </w:r>
          </w:p>
        </w:tc>
      </w:tr>
      <w:tr w:rsidR="007403A8" w:rsidRPr="00482E6E" w14:paraId="284200CF" w14:textId="77777777" w:rsidTr="00BC0D00">
        <w:trPr>
          <w:cantSplit/>
          <w:jc w:val="center"/>
        </w:trPr>
        <w:tc>
          <w:tcPr>
            <w:tcW w:w="2977" w:type="dxa"/>
          </w:tcPr>
          <w:p w14:paraId="5862944C" w14:textId="77777777" w:rsidR="007403A8" w:rsidRPr="00482E6E" w:rsidRDefault="008469C9" w:rsidP="00BC0D00">
            <w:r w:rsidRPr="00482E6E">
              <w:t>Training records</w:t>
            </w:r>
          </w:p>
        </w:tc>
        <w:tc>
          <w:tcPr>
            <w:tcW w:w="5358" w:type="dxa"/>
          </w:tcPr>
          <w:p w14:paraId="58E01993" w14:textId="77777777" w:rsidR="00A85674" w:rsidRPr="00482E6E" w:rsidRDefault="000F1A85" w:rsidP="00BC0D00">
            <w:r w:rsidRPr="00482E6E">
              <w:t>80</w:t>
            </w:r>
            <w:r w:rsidR="00EA7222" w:rsidRPr="00482E6E">
              <w:t xml:space="preserve"> employees trained in job role</w:t>
            </w:r>
            <w:r w:rsidR="000E2D8D" w:rsidRPr="00482E6E">
              <w:t>.</w:t>
            </w:r>
          </w:p>
        </w:tc>
      </w:tr>
      <w:tr w:rsidR="007403A8" w:rsidRPr="00482E6E" w14:paraId="6597E857" w14:textId="77777777" w:rsidTr="00BC0D00">
        <w:trPr>
          <w:cantSplit/>
          <w:jc w:val="center"/>
        </w:trPr>
        <w:tc>
          <w:tcPr>
            <w:tcW w:w="2977" w:type="dxa"/>
          </w:tcPr>
          <w:p w14:paraId="0725C7F7" w14:textId="77777777" w:rsidR="007403A8" w:rsidRPr="00482E6E" w:rsidRDefault="008469C9" w:rsidP="00BC0D00">
            <w:r w:rsidRPr="00482E6E">
              <w:t>Employee feedback survey</w:t>
            </w:r>
          </w:p>
        </w:tc>
        <w:tc>
          <w:tcPr>
            <w:tcW w:w="5358" w:type="dxa"/>
          </w:tcPr>
          <w:p w14:paraId="4F74FC23" w14:textId="3BB461F3" w:rsidR="00EA7222" w:rsidRPr="00482E6E" w:rsidRDefault="00EA7222" w:rsidP="00BC0D00">
            <w:r w:rsidRPr="00482E6E">
              <w:t xml:space="preserve">Employees generally like the idea </w:t>
            </w:r>
            <w:r w:rsidR="00A85674" w:rsidRPr="00482E6E">
              <w:t xml:space="preserve">of </w:t>
            </w:r>
            <w:r w:rsidR="000F1A85" w:rsidRPr="00482E6E">
              <w:t xml:space="preserve">training </w:t>
            </w:r>
            <w:r w:rsidRPr="00482E6E">
              <w:t>sessions</w:t>
            </w:r>
            <w:r w:rsidR="00897148">
              <w:t>,</w:t>
            </w:r>
            <w:r w:rsidRPr="00482E6E">
              <w:t xml:space="preserve"> but feel sessions are often disorganised and incompetently run by inexperienced managers</w:t>
            </w:r>
            <w:r w:rsidR="000E2D8D" w:rsidRPr="00482E6E">
              <w:t>.</w:t>
            </w:r>
          </w:p>
          <w:p w14:paraId="55F9A766" w14:textId="77777777" w:rsidR="007403A8" w:rsidRPr="00482E6E" w:rsidRDefault="00EA7222" w:rsidP="00BC0D00">
            <w:r w:rsidRPr="00482E6E">
              <w:t xml:space="preserve">Some stores have highly popular and informative sessions. Managers run regular sessions based on employee </w:t>
            </w:r>
            <w:r w:rsidR="0030267A" w:rsidRPr="00482E6E">
              <w:t>WHS</w:t>
            </w:r>
            <w:r w:rsidRPr="00482E6E">
              <w:t xml:space="preserve"> concerns and </w:t>
            </w:r>
            <w:r w:rsidR="0030267A" w:rsidRPr="00482E6E">
              <w:t>WHS</w:t>
            </w:r>
            <w:r w:rsidRPr="00482E6E">
              <w:t xml:space="preserve"> issues showing in management reports. These same stores </w:t>
            </w:r>
            <w:r w:rsidR="00E06254" w:rsidRPr="00482E6E">
              <w:t>have very</w:t>
            </w:r>
            <w:r w:rsidRPr="00482E6E">
              <w:t xml:space="preserve"> few incidents</w:t>
            </w:r>
            <w:r w:rsidR="000E2D8D" w:rsidRPr="00482E6E">
              <w:t>.</w:t>
            </w:r>
          </w:p>
        </w:tc>
      </w:tr>
      <w:tr w:rsidR="007403A8" w:rsidRPr="00482E6E" w14:paraId="51C1FFFB" w14:textId="77777777" w:rsidTr="00BC0D00">
        <w:trPr>
          <w:cantSplit/>
          <w:jc w:val="center"/>
        </w:trPr>
        <w:tc>
          <w:tcPr>
            <w:tcW w:w="2977" w:type="dxa"/>
          </w:tcPr>
          <w:p w14:paraId="0FB94E37" w14:textId="77777777" w:rsidR="007403A8" w:rsidRPr="00482E6E" w:rsidRDefault="000F1A85" w:rsidP="00BC0D00">
            <w:r w:rsidRPr="00482E6E">
              <w:lastRenderedPageBreak/>
              <w:t>Feedback through HSRs and informal consultation</w:t>
            </w:r>
          </w:p>
        </w:tc>
        <w:tc>
          <w:tcPr>
            <w:tcW w:w="5358" w:type="dxa"/>
          </w:tcPr>
          <w:p w14:paraId="52FA4A14" w14:textId="144B5553" w:rsidR="00A554D6" w:rsidRPr="00482E6E" w:rsidRDefault="00EA7222" w:rsidP="00BC0D00">
            <w:r w:rsidRPr="00482E6E">
              <w:t xml:space="preserve">Employees feel that there was a lot of initial managerial enthusiasm for the new </w:t>
            </w:r>
            <w:r w:rsidR="0030267A" w:rsidRPr="00482E6E">
              <w:t>WHS</w:t>
            </w:r>
            <w:r w:rsidRPr="00482E6E">
              <w:t>MS; however</w:t>
            </w:r>
            <w:r w:rsidR="00AC4F25">
              <w:t>,</w:t>
            </w:r>
            <w:r w:rsidRPr="00482E6E">
              <w:t xml:space="preserve"> recently not much attention has been paid to maintaining the system. </w:t>
            </w:r>
          </w:p>
          <w:p w14:paraId="66F8C0A6" w14:textId="77777777" w:rsidR="008864C2" w:rsidRPr="00482E6E" w:rsidRDefault="008864C2" w:rsidP="00BC0D00">
            <w:r w:rsidRPr="00482E6E">
              <w:t xml:space="preserve">Employees at some stores complaining about recent introduction of strong solvents; managers at those stores dismiss concerns. </w:t>
            </w:r>
          </w:p>
          <w:p w14:paraId="700382E8" w14:textId="77777777" w:rsidR="00B64D8C" w:rsidRPr="00482E6E" w:rsidRDefault="000F1A85" w:rsidP="00BC0D00">
            <w:r w:rsidRPr="00482E6E">
              <w:t>Also, at</w:t>
            </w:r>
            <w:r w:rsidR="00B64D8C" w:rsidRPr="00482E6E">
              <w:t xml:space="preserve"> some stores</w:t>
            </w:r>
            <w:r w:rsidR="000E2D8D" w:rsidRPr="00482E6E">
              <w:t>, j</w:t>
            </w:r>
            <w:r w:rsidR="00B64D8C" w:rsidRPr="00482E6E">
              <w:t xml:space="preserve">ob roles and performance indicators set by managers don’t mention </w:t>
            </w:r>
            <w:r w:rsidR="0030267A" w:rsidRPr="00482E6E">
              <w:t>WHS</w:t>
            </w:r>
            <w:r w:rsidR="00B92E46">
              <w:t>. Employees feel that this send the m</w:t>
            </w:r>
            <w:r w:rsidR="00B64D8C" w:rsidRPr="00482E6E">
              <w:t xml:space="preserve">essage: </w:t>
            </w:r>
            <w:r w:rsidR="0030267A" w:rsidRPr="00482E6E">
              <w:t>WHS</w:t>
            </w:r>
            <w:r w:rsidR="00B92E46">
              <w:t xml:space="preserve"> is</w:t>
            </w:r>
            <w:r w:rsidR="00B64D8C" w:rsidRPr="00482E6E">
              <w:t xml:space="preserve"> not genuinely important to role at store.</w:t>
            </w:r>
          </w:p>
        </w:tc>
      </w:tr>
      <w:tr w:rsidR="00A554D6" w:rsidRPr="00482E6E" w14:paraId="32FAE85A" w14:textId="77777777" w:rsidTr="00BC0D00">
        <w:trPr>
          <w:cantSplit/>
          <w:jc w:val="center"/>
        </w:trPr>
        <w:tc>
          <w:tcPr>
            <w:tcW w:w="2977" w:type="dxa"/>
          </w:tcPr>
          <w:p w14:paraId="1A862A36" w14:textId="77777777" w:rsidR="00A554D6" w:rsidRPr="00482E6E" w:rsidRDefault="00A554D6" w:rsidP="00BC0D00">
            <w:r w:rsidRPr="00482E6E">
              <w:t>Industry reports and independent scientific studies</w:t>
            </w:r>
            <w:r w:rsidR="006558F8" w:rsidRPr="00482E6E">
              <w:t>; advice from WHS experts</w:t>
            </w:r>
          </w:p>
        </w:tc>
        <w:tc>
          <w:tcPr>
            <w:tcW w:w="5358" w:type="dxa"/>
          </w:tcPr>
          <w:p w14:paraId="280E0DEB" w14:textId="77777777" w:rsidR="00A554D6" w:rsidRPr="00482E6E" w:rsidRDefault="00A554D6" w:rsidP="00BC0D00">
            <w:r w:rsidRPr="00482E6E">
              <w:t>Barriers and engineering controls 50% more effective in reducing incidents than signage</w:t>
            </w:r>
            <w:r w:rsidR="00B92E46">
              <w:t>.</w:t>
            </w:r>
          </w:p>
          <w:p w14:paraId="3E38C1F8" w14:textId="77777777" w:rsidR="00A554D6" w:rsidRPr="00482E6E" w:rsidRDefault="00A554D6" w:rsidP="00BC0D00">
            <w:r w:rsidRPr="00482E6E">
              <w:t>Stable causal link between increased frequency and repetition of safety messages and reduced injury rates</w:t>
            </w:r>
            <w:r w:rsidR="000E2D8D" w:rsidRPr="00482E6E">
              <w:t>.</w:t>
            </w:r>
          </w:p>
          <w:p w14:paraId="22761984" w14:textId="77777777" w:rsidR="00A554D6" w:rsidRPr="00482E6E" w:rsidRDefault="0030267A" w:rsidP="00BC0D00">
            <w:r w:rsidRPr="00482E6E">
              <w:t>Strong correlation</w:t>
            </w:r>
            <w:r w:rsidR="00A554D6" w:rsidRPr="00482E6E">
              <w:t xml:space="preserve"> shown between smoking rates at stores and fire incidence</w:t>
            </w:r>
            <w:r w:rsidR="000E2D8D" w:rsidRPr="00482E6E">
              <w:t>.</w:t>
            </w:r>
          </w:p>
          <w:p w14:paraId="27BDAF4D" w14:textId="77777777" w:rsidR="00A554D6" w:rsidRPr="00482E6E" w:rsidRDefault="0030267A" w:rsidP="00BC0D00">
            <w:r w:rsidRPr="00482E6E">
              <w:t>Strong correlation</w:t>
            </w:r>
            <w:r w:rsidR="00A554D6" w:rsidRPr="00482E6E">
              <w:t xml:space="preserve"> shown between smoking rates at stores and willingness to promote a safe working environment</w:t>
            </w:r>
            <w:r w:rsidR="000E2D8D" w:rsidRPr="00482E6E">
              <w:t>.</w:t>
            </w:r>
          </w:p>
        </w:tc>
      </w:tr>
    </w:tbl>
    <w:p w14:paraId="5EB09431" w14:textId="77777777" w:rsidR="00BC0D00" w:rsidRPr="00247019" w:rsidRDefault="00BC0D00" w:rsidP="00BC0D00">
      <w:pPr>
        <w:pStyle w:val="Heading3"/>
      </w:pPr>
      <w:r w:rsidRPr="00247019">
        <w:lastRenderedPageBreak/>
        <w:t>Policy and procedures documents (retained from ISS buyout stores)</w:t>
      </w:r>
    </w:p>
    <w:tbl>
      <w:tblPr>
        <w:tblStyle w:val="TableGrid"/>
        <w:tblW w:w="8335" w:type="dxa"/>
        <w:jc w:val="center"/>
        <w:tblLayout w:type="fixed"/>
        <w:tblLook w:val="04A0" w:firstRow="1" w:lastRow="0" w:firstColumn="1" w:lastColumn="0" w:noHBand="0" w:noVBand="1"/>
      </w:tblPr>
      <w:tblGrid>
        <w:gridCol w:w="8335"/>
      </w:tblGrid>
      <w:tr w:rsidR="00BC0D00" w:rsidRPr="00247019" w14:paraId="3244B355" w14:textId="77777777" w:rsidTr="004E01CA">
        <w:trPr>
          <w:cantSplit/>
          <w:jc w:val="center"/>
        </w:trPr>
        <w:tc>
          <w:tcPr>
            <w:tcW w:w="8551" w:type="dxa"/>
            <w:tcBorders>
              <w:top w:val="single" w:sz="4" w:space="0" w:color="auto"/>
              <w:left w:val="single" w:sz="4" w:space="0" w:color="auto"/>
              <w:bottom w:val="single" w:sz="4" w:space="0" w:color="auto"/>
              <w:right w:val="single" w:sz="4" w:space="0" w:color="auto"/>
            </w:tcBorders>
          </w:tcPr>
          <w:p w14:paraId="3732114A" w14:textId="77777777" w:rsidR="00BC0D00" w:rsidRPr="00247019" w:rsidRDefault="00BC0D00" w:rsidP="004E01CA">
            <w:pPr>
              <w:pStyle w:val="Heading4"/>
            </w:pPr>
            <w:r w:rsidRPr="00247019">
              <w:t>ISS work/life balance policy</w:t>
            </w:r>
          </w:p>
          <w:p w14:paraId="56F6706A" w14:textId="77777777" w:rsidR="00C45AC8" w:rsidRPr="00566F10" w:rsidRDefault="00C45AC8" w:rsidP="00C45AC8">
            <w:r w:rsidRPr="00566F10">
              <w:t>ISS aims to provide a flexible and family-friendly workplace that reasonably accommodates external commitments and carer responsibilities.</w:t>
            </w:r>
          </w:p>
          <w:p w14:paraId="474368FA" w14:textId="77777777" w:rsidR="00C45AC8" w:rsidRPr="00566F10" w:rsidRDefault="00C45AC8" w:rsidP="00C45AC8">
            <w:r w:rsidRPr="00566F10">
              <w:t>As a flexible and family-friendly business, ISS recognises that its staff members have responsibilities and commitments extending beyond the working environment. ISS is aware that these responsibilities and commitments can have a significant impact on employment opportunities</w:t>
            </w:r>
            <w:r>
              <w:t>,</w:t>
            </w:r>
            <w:r w:rsidRPr="00566F10">
              <w:t xml:space="preserve"> and</w:t>
            </w:r>
            <w:r>
              <w:t xml:space="preserve"> ISS</w:t>
            </w:r>
            <w:r w:rsidRPr="00566F10">
              <w:t xml:space="preserve"> is committed to providing an accessible, supportive and flexible environment for all staff.</w:t>
            </w:r>
          </w:p>
          <w:p w14:paraId="001F09D4" w14:textId="77777777" w:rsidR="00C45AC8" w:rsidRPr="00566F10" w:rsidRDefault="00C45AC8" w:rsidP="00C45AC8">
            <w:r w:rsidRPr="00566F10">
              <w:t>In responding to requests for arrangements relating to work/life balance, management will need to consider work requirements and the current and potential needs of others in responding, keeping in mind that ISS seeks:</w:t>
            </w:r>
          </w:p>
          <w:p w14:paraId="41C8B6AC" w14:textId="77777777" w:rsidR="00C45AC8" w:rsidRPr="00566F10" w:rsidRDefault="00C45AC8" w:rsidP="00C45AC8">
            <w:pPr>
              <w:pStyle w:val="ListParagraph"/>
              <w:numPr>
                <w:ilvl w:val="0"/>
                <w:numId w:val="16"/>
              </w:numPr>
            </w:pPr>
            <w:r w:rsidRPr="00566F10">
              <w:t>m</w:t>
            </w:r>
            <w:r>
              <w:t>inimisation of disadvantage/</w:t>
            </w:r>
            <w:r w:rsidRPr="00566F10">
              <w:t xml:space="preserve">s that may result from competing commitments </w:t>
            </w:r>
          </w:p>
          <w:p w14:paraId="4C14C837" w14:textId="77777777" w:rsidR="00C45AC8" w:rsidRPr="00566F10" w:rsidRDefault="00C45AC8" w:rsidP="00C45AC8">
            <w:pPr>
              <w:pStyle w:val="ListParagraph"/>
              <w:numPr>
                <w:ilvl w:val="0"/>
                <w:numId w:val="16"/>
              </w:numPr>
              <w:spacing w:after="240"/>
            </w:pPr>
            <w:r w:rsidRPr="00566F10">
              <w:t xml:space="preserve">an environment that is supportive and accepting of the responsibilities of caregivers and staff with cultural obligations. </w:t>
            </w:r>
          </w:p>
          <w:p w14:paraId="5451C523" w14:textId="77777777" w:rsidR="00C45AC8" w:rsidRPr="00566F10" w:rsidRDefault="00C45AC8" w:rsidP="00C45AC8">
            <w:r w:rsidRPr="00566F10">
              <w:t>Promotion and support of the balance of work and personal needs for staff will position ISS as an employer of choice, initiate a high level of commitment from staff to the work and ideals of ISS, and provide high levels of job satisfaction and a strong collaborative and collegiate culture</w:t>
            </w:r>
            <w:r>
              <w:t>,</w:t>
            </w:r>
            <w:r w:rsidRPr="00566F10">
              <w:t xml:space="preserve"> while at the same time reducing stress and turnover.</w:t>
            </w:r>
          </w:p>
          <w:p w14:paraId="16BB80B1" w14:textId="6004C3C7" w:rsidR="00BC0D00" w:rsidRPr="00247019" w:rsidRDefault="00C45AC8" w:rsidP="001B32D1">
            <w:pPr>
              <w:spacing w:after="240"/>
            </w:pPr>
            <w:r w:rsidRPr="00566F10">
              <w:t>Staff will be provided with a positive work climate where supervisors strive to meet expectations in accommodating life and personal responsibilities</w:t>
            </w:r>
            <w:r w:rsidR="00BC0D00" w:rsidRPr="00566F10">
              <w:t>.</w:t>
            </w:r>
          </w:p>
        </w:tc>
      </w:tr>
    </w:tbl>
    <w:p w14:paraId="10A0A417" w14:textId="77777777" w:rsidR="00BC0D00" w:rsidRPr="00566F10" w:rsidRDefault="00BC0D00" w:rsidP="00BC0D00">
      <w:pPr>
        <w:pStyle w:val="Spacer"/>
      </w:pPr>
    </w:p>
    <w:tbl>
      <w:tblPr>
        <w:tblStyle w:val="TableGrid"/>
        <w:tblW w:w="8335" w:type="dxa"/>
        <w:jc w:val="center"/>
        <w:tblLayout w:type="fixed"/>
        <w:tblLook w:val="04A0" w:firstRow="1" w:lastRow="0" w:firstColumn="1" w:lastColumn="0" w:noHBand="0" w:noVBand="1"/>
      </w:tblPr>
      <w:tblGrid>
        <w:gridCol w:w="8335"/>
      </w:tblGrid>
      <w:tr w:rsidR="00BC0D00" w:rsidRPr="00247019" w14:paraId="0772232E" w14:textId="77777777" w:rsidTr="004E01CA">
        <w:trPr>
          <w:cantSplit/>
          <w:jc w:val="center"/>
        </w:trPr>
        <w:tc>
          <w:tcPr>
            <w:tcW w:w="8551" w:type="dxa"/>
            <w:tcBorders>
              <w:top w:val="single" w:sz="4" w:space="0" w:color="auto"/>
              <w:left w:val="single" w:sz="4" w:space="0" w:color="auto"/>
              <w:bottom w:val="single" w:sz="4" w:space="0" w:color="auto"/>
              <w:right w:val="single" w:sz="4" w:space="0" w:color="auto"/>
            </w:tcBorders>
            <w:hideMark/>
          </w:tcPr>
          <w:p w14:paraId="7DC3C285" w14:textId="77777777" w:rsidR="00BC0D00" w:rsidRPr="00247019" w:rsidRDefault="00BC0D00" w:rsidP="004E01CA">
            <w:pPr>
              <w:pStyle w:val="Heading4"/>
            </w:pPr>
            <w:r w:rsidRPr="00247019">
              <w:t>ISS smoking policy</w:t>
            </w:r>
          </w:p>
          <w:p w14:paraId="5B2FAD2C" w14:textId="77777777" w:rsidR="00C45AC8" w:rsidRPr="00566F10" w:rsidRDefault="00C45AC8" w:rsidP="00C45AC8">
            <w:r w:rsidRPr="00566F10">
              <w:t>As an employer, ISS has a duty under WHS legislation to provide a safe working environment and to protect the health of all employees from any illness and injury arising from the workplace. Areas other than those designated will be smoke-free to eliminate the hazards of environmental tobacco smoke.</w:t>
            </w:r>
          </w:p>
          <w:p w14:paraId="4F135337" w14:textId="77777777" w:rsidR="00C45AC8" w:rsidRPr="00566F10" w:rsidRDefault="00C45AC8" w:rsidP="00C45AC8">
            <w:r w:rsidRPr="00566F10">
              <w:t xml:space="preserve">A designated area will be available where smokers will be able to smoke during scheduled work breaks, as long as this does not cause harm or discomfort to other employees in the workplace. Employees may not, at any time, smoke inside buildings or premises or any enclosed workplaces. The designated areas will be away from flammable or other dangerous activities. </w:t>
            </w:r>
          </w:p>
          <w:p w14:paraId="59575C05" w14:textId="336C43D7" w:rsidR="00BC0D00" w:rsidRPr="00247019" w:rsidRDefault="00C45AC8" w:rsidP="001B32D1">
            <w:pPr>
              <w:spacing w:after="240"/>
            </w:pPr>
            <w:r w:rsidRPr="00566F10">
              <w:t>A breach of this policy will be dealt with in the same manner as a breach of any WHS</w:t>
            </w:r>
            <w:r>
              <w:t xml:space="preserve"> p</w:t>
            </w:r>
            <w:r w:rsidRPr="00566F10">
              <w:t>olicy</w:t>
            </w:r>
            <w:r>
              <w:t>,</w:t>
            </w:r>
            <w:r w:rsidRPr="00566F10">
              <w:t xml:space="preserve"> and standard disciplinary procedures will apply</w:t>
            </w:r>
            <w:r w:rsidR="00BC0D00" w:rsidRPr="00566F10">
              <w:t>.</w:t>
            </w:r>
          </w:p>
        </w:tc>
      </w:tr>
    </w:tbl>
    <w:p w14:paraId="40BC5CC0" w14:textId="77777777" w:rsidR="00BC0D00" w:rsidRPr="00566F10" w:rsidRDefault="00BC0D00" w:rsidP="00BC0D00">
      <w:pPr>
        <w:pStyle w:val="Spacer"/>
      </w:pPr>
    </w:p>
    <w:tbl>
      <w:tblPr>
        <w:tblStyle w:val="TableGrid"/>
        <w:tblW w:w="8335" w:type="dxa"/>
        <w:jc w:val="center"/>
        <w:tblLayout w:type="fixed"/>
        <w:tblLook w:val="04A0" w:firstRow="1" w:lastRow="0" w:firstColumn="1" w:lastColumn="0" w:noHBand="0" w:noVBand="1"/>
      </w:tblPr>
      <w:tblGrid>
        <w:gridCol w:w="8335"/>
      </w:tblGrid>
      <w:tr w:rsidR="00BC0D00" w:rsidRPr="00247019" w14:paraId="3FA593C5" w14:textId="77777777" w:rsidTr="004E01CA">
        <w:trPr>
          <w:cantSplit/>
          <w:jc w:val="center"/>
        </w:trPr>
        <w:tc>
          <w:tcPr>
            <w:tcW w:w="8551" w:type="dxa"/>
            <w:tcBorders>
              <w:top w:val="single" w:sz="4" w:space="0" w:color="auto"/>
              <w:left w:val="single" w:sz="4" w:space="0" w:color="auto"/>
              <w:bottom w:val="single" w:sz="4" w:space="0" w:color="auto"/>
              <w:right w:val="single" w:sz="4" w:space="0" w:color="auto"/>
            </w:tcBorders>
          </w:tcPr>
          <w:p w14:paraId="153EFEB4" w14:textId="77777777" w:rsidR="00BC0D00" w:rsidRPr="00247019" w:rsidRDefault="00BC0D00" w:rsidP="004E01CA">
            <w:pPr>
              <w:pStyle w:val="Heading4"/>
            </w:pPr>
            <w:r w:rsidRPr="00247019">
              <w:lastRenderedPageBreak/>
              <w:t>ISS sexual harassment policy</w:t>
            </w:r>
          </w:p>
          <w:p w14:paraId="41B9D037" w14:textId="77777777" w:rsidR="00C45AC8" w:rsidRPr="00247019" w:rsidRDefault="00C45AC8" w:rsidP="00C45AC8">
            <w:r w:rsidRPr="00247019">
              <w:t>ISS recognises that sexual harassment is a serious issue and is committed to providing a workplace free from sexual harassment.</w:t>
            </w:r>
          </w:p>
          <w:p w14:paraId="107592FE" w14:textId="77777777" w:rsidR="00C45AC8" w:rsidRPr="00566F10" w:rsidRDefault="00C45AC8" w:rsidP="00C45AC8">
            <w:pPr>
              <w:rPr>
                <w:i/>
              </w:rPr>
            </w:pPr>
            <w:r w:rsidRPr="00566F10">
              <w:rPr>
                <w:i/>
              </w:rPr>
              <w:t>What is sexual harassment?</w:t>
            </w:r>
          </w:p>
          <w:p w14:paraId="0994D8EB" w14:textId="77777777" w:rsidR="00C45AC8" w:rsidRPr="00566F10" w:rsidRDefault="00C45AC8" w:rsidP="00C45AC8">
            <w:r w:rsidRPr="00566F10">
              <w:t>Sexual harassment is any deliberate verbal or physical conduct that is unwelcome and uninvited, embarrassing, demeaning, offensive or compromising. It can be experienced anywhere in the workforce</w:t>
            </w:r>
            <w:r>
              <w:t>,</w:t>
            </w:r>
            <w:r w:rsidRPr="00566F10">
              <w:t xml:space="preserve"> and by both men and women.</w:t>
            </w:r>
          </w:p>
          <w:p w14:paraId="2E525D27" w14:textId="77777777" w:rsidR="00C45AC8" w:rsidRPr="00566F10" w:rsidRDefault="00C45AC8" w:rsidP="00C45AC8">
            <w:r w:rsidRPr="00566F10">
              <w:t>It has nothing to do with mutual attraction or genuine affection between people. Such friendships, whether sexual or not, are a private concern. It should not be confused with genuine compliments or behaving with common courtesy.</w:t>
            </w:r>
          </w:p>
          <w:p w14:paraId="28CC7A56" w14:textId="77777777" w:rsidR="00C45AC8" w:rsidRPr="00566F10" w:rsidRDefault="00C45AC8" w:rsidP="00C45AC8">
            <w:r w:rsidRPr="00566F10">
              <w:t>Sexual harassment may include such actions as:</w:t>
            </w:r>
          </w:p>
          <w:p w14:paraId="477DEE90" w14:textId="77777777" w:rsidR="00C45AC8" w:rsidRPr="00566F10" w:rsidRDefault="00C45AC8" w:rsidP="00C45AC8">
            <w:pPr>
              <w:pStyle w:val="ListParagraph"/>
              <w:numPr>
                <w:ilvl w:val="0"/>
                <w:numId w:val="17"/>
              </w:numPr>
            </w:pPr>
            <w:r w:rsidRPr="00566F10">
              <w:t>dirty jokes, derogatory comments, offensive written messages (email/text message</w:t>
            </w:r>
            <w:r>
              <w:t>s</w:t>
            </w:r>
            <w:r w:rsidRPr="00566F10">
              <w:t>), or offensive telephone calls</w:t>
            </w:r>
          </w:p>
          <w:p w14:paraId="4535E26E" w14:textId="77777777" w:rsidR="00C45AC8" w:rsidRPr="00566F10" w:rsidRDefault="00C45AC8" w:rsidP="00C45AC8">
            <w:pPr>
              <w:pStyle w:val="ListParagraph"/>
              <w:numPr>
                <w:ilvl w:val="0"/>
                <w:numId w:val="17"/>
              </w:numPr>
            </w:pPr>
            <w:r w:rsidRPr="00566F10">
              <w:t>leering, patting pinching, touching or unnecessary familiarity</w:t>
            </w:r>
          </w:p>
          <w:p w14:paraId="3F3C60D1" w14:textId="77777777" w:rsidR="00C45AC8" w:rsidRPr="00566F10" w:rsidRDefault="00C45AC8" w:rsidP="00C45AC8">
            <w:pPr>
              <w:pStyle w:val="ListParagraph"/>
              <w:numPr>
                <w:ilvl w:val="0"/>
                <w:numId w:val="17"/>
              </w:numPr>
            </w:pPr>
            <w:r w:rsidRPr="00566F10">
              <w:t>persistent demands for sexual favours or social outings</w:t>
            </w:r>
          </w:p>
          <w:p w14:paraId="0A5AF703" w14:textId="77777777" w:rsidR="00C45AC8" w:rsidRPr="00566F10" w:rsidRDefault="00C45AC8" w:rsidP="00C45AC8">
            <w:pPr>
              <w:pStyle w:val="ListParagraph"/>
              <w:numPr>
                <w:ilvl w:val="0"/>
                <w:numId w:val="17"/>
              </w:numPr>
              <w:spacing w:after="240"/>
            </w:pPr>
            <w:r w:rsidRPr="00566F10">
              <w:t>displays of offensive posters, pictures or graffiti.</w:t>
            </w:r>
          </w:p>
          <w:p w14:paraId="5EC2F3B2" w14:textId="77777777" w:rsidR="00C45AC8" w:rsidRPr="00566F10" w:rsidRDefault="00C45AC8" w:rsidP="00C45AC8">
            <w:r w:rsidRPr="00566F10">
              <w:t>Behaviour is against the law if it makes you feel:</w:t>
            </w:r>
          </w:p>
          <w:p w14:paraId="780BEA0C" w14:textId="77777777" w:rsidR="00C45AC8" w:rsidRPr="00566F10" w:rsidRDefault="00C45AC8" w:rsidP="00C45AC8">
            <w:pPr>
              <w:pStyle w:val="ListParagraph"/>
              <w:numPr>
                <w:ilvl w:val="0"/>
                <w:numId w:val="17"/>
              </w:numPr>
            </w:pPr>
            <w:r w:rsidRPr="00566F10">
              <w:t>offended and humiliated</w:t>
            </w:r>
          </w:p>
          <w:p w14:paraId="7C1ECE42" w14:textId="77777777" w:rsidR="00C45AC8" w:rsidRPr="00566F10" w:rsidRDefault="00C45AC8" w:rsidP="00C45AC8">
            <w:pPr>
              <w:pStyle w:val="ListParagraph"/>
              <w:numPr>
                <w:ilvl w:val="0"/>
                <w:numId w:val="17"/>
              </w:numPr>
            </w:pPr>
            <w:r w:rsidRPr="00566F10">
              <w:t>intimidated and frightened</w:t>
            </w:r>
          </w:p>
          <w:p w14:paraId="44DBBC94" w14:textId="77777777" w:rsidR="00C45AC8" w:rsidRPr="00566F10" w:rsidRDefault="00C45AC8" w:rsidP="00C45AC8">
            <w:pPr>
              <w:pStyle w:val="ListParagraph"/>
              <w:numPr>
                <w:ilvl w:val="0"/>
                <w:numId w:val="17"/>
              </w:numPr>
              <w:spacing w:after="240"/>
            </w:pPr>
            <w:r w:rsidRPr="00566F10">
              <w:t>uncomfortable at work.</w:t>
            </w:r>
          </w:p>
          <w:p w14:paraId="3CDE4452" w14:textId="77777777" w:rsidR="00C45AC8" w:rsidRPr="00566F10" w:rsidRDefault="00C45AC8" w:rsidP="00C45AC8">
            <w:r w:rsidRPr="00566F10">
              <w:t xml:space="preserve">ISS considers sexual harassment an unacceptable form of behaviour which will not be tolerated under any circumstances. </w:t>
            </w:r>
          </w:p>
          <w:p w14:paraId="4F991ACA" w14:textId="35EFCD5D" w:rsidR="00BC0D00" w:rsidRPr="00247019" w:rsidRDefault="00C45AC8" w:rsidP="001B32D1">
            <w:pPr>
              <w:spacing w:after="240"/>
            </w:pPr>
            <w:r w:rsidRPr="00566F10">
              <w:t>ISS undertakes to educate all employees on the issue of sexual harassment to avoid its incidence and to inform employees of procedures to deal with the problem</w:t>
            </w:r>
            <w:r>
              <w:t>,</w:t>
            </w:r>
            <w:r w:rsidRPr="00566F10">
              <w:t xml:space="preserve"> should it occur</w:t>
            </w:r>
            <w:r w:rsidR="00BC0D00" w:rsidRPr="00566F10">
              <w:t>.</w:t>
            </w:r>
            <w:r w:rsidR="00BC0D00" w:rsidRPr="00247019">
              <w:t xml:space="preserve"> </w:t>
            </w:r>
          </w:p>
        </w:tc>
      </w:tr>
    </w:tbl>
    <w:p w14:paraId="4E22C4FB" w14:textId="77777777" w:rsidR="00BC0D00" w:rsidRPr="00566F10" w:rsidRDefault="00BC0D00" w:rsidP="00BC0D00">
      <w:pPr>
        <w:pStyle w:val="Spacer"/>
      </w:pPr>
    </w:p>
    <w:tbl>
      <w:tblPr>
        <w:tblStyle w:val="TableGrid"/>
        <w:tblW w:w="8335" w:type="dxa"/>
        <w:jc w:val="center"/>
        <w:tblLayout w:type="fixed"/>
        <w:tblLook w:val="04A0" w:firstRow="1" w:lastRow="0" w:firstColumn="1" w:lastColumn="0" w:noHBand="0" w:noVBand="1"/>
      </w:tblPr>
      <w:tblGrid>
        <w:gridCol w:w="8335"/>
      </w:tblGrid>
      <w:tr w:rsidR="00BC0D00" w:rsidRPr="00247019" w14:paraId="30EA67C8" w14:textId="77777777" w:rsidTr="004E01CA">
        <w:trPr>
          <w:cantSplit/>
          <w:jc w:val="center"/>
        </w:trPr>
        <w:tc>
          <w:tcPr>
            <w:tcW w:w="8551" w:type="dxa"/>
            <w:tcBorders>
              <w:top w:val="single" w:sz="4" w:space="0" w:color="auto"/>
              <w:left w:val="single" w:sz="4" w:space="0" w:color="auto"/>
              <w:bottom w:val="single" w:sz="4" w:space="0" w:color="auto"/>
              <w:right w:val="single" w:sz="4" w:space="0" w:color="auto"/>
            </w:tcBorders>
          </w:tcPr>
          <w:p w14:paraId="26EBB7EA" w14:textId="77777777" w:rsidR="00BC0D00" w:rsidRPr="00247019" w:rsidRDefault="00BC0D00" w:rsidP="004E01CA">
            <w:pPr>
              <w:pStyle w:val="Heading4"/>
            </w:pPr>
            <w:r w:rsidRPr="00247019">
              <w:t>ISS alcohol and drugs policy</w:t>
            </w:r>
          </w:p>
          <w:p w14:paraId="3BFB409C" w14:textId="7971DE95" w:rsidR="00BC0D00" w:rsidRPr="00247019" w:rsidRDefault="00C45AC8" w:rsidP="001B32D1">
            <w:pPr>
              <w:spacing w:after="240"/>
            </w:pPr>
            <w:r w:rsidRPr="00247019">
              <w:t>ISS recognises the value of its employees and is committed to promoting and maintaining the health and wellbe</w:t>
            </w:r>
            <w:r>
              <w:t>ing of every member of its work</w:t>
            </w:r>
            <w:r w:rsidRPr="00247019">
              <w:t xml:space="preserve">force. Alcohol and other drugs can influence an employee’s ability to maintain safe work practices and can endanger themselves and others. All employees, contractors and sub-contractors have a responsibility to present for work and remain </w:t>
            </w:r>
            <w:r>
              <w:t xml:space="preserve">at work </w:t>
            </w:r>
            <w:r w:rsidRPr="00247019">
              <w:t>not influenced by alcohol and other drugs</w:t>
            </w:r>
            <w:r w:rsidR="00BC0D00" w:rsidRPr="00247019">
              <w:t>.</w:t>
            </w:r>
          </w:p>
        </w:tc>
      </w:tr>
    </w:tbl>
    <w:p w14:paraId="2B9C2598" w14:textId="77777777" w:rsidR="00BC0D00" w:rsidRPr="00247019" w:rsidRDefault="00BC0D00" w:rsidP="00BC0D00">
      <w:pPr>
        <w:pStyle w:val="Spacer"/>
      </w:pPr>
    </w:p>
    <w:tbl>
      <w:tblPr>
        <w:tblStyle w:val="TableGrid"/>
        <w:tblW w:w="8335" w:type="dxa"/>
        <w:jc w:val="center"/>
        <w:tblLayout w:type="fixed"/>
        <w:tblLook w:val="04A0" w:firstRow="1" w:lastRow="0" w:firstColumn="1" w:lastColumn="0" w:noHBand="0" w:noVBand="1"/>
      </w:tblPr>
      <w:tblGrid>
        <w:gridCol w:w="8335"/>
      </w:tblGrid>
      <w:tr w:rsidR="00BC0D00" w:rsidRPr="00247019" w14:paraId="138D1FAB" w14:textId="77777777" w:rsidTr="004E01CA">
        <w:trPr>
          <w:cantSplit/>
          <w:jc w:val="center"/>
        </w:trPr>
        <w:tc>
          <w:tcPr>
            <w:tcW w:w="8551" w:type="dxa"/>
            <w:tcBorders>
              <w:top w:val="single" w:sz="4" w:space="0" w:color="auto"/>
              <w:left w:val="single" w:sz="4" w:space="0" w:color="auto"/>
              <w:bottom w:val="single" w:sz="4" w:space="0" w:color="auto"/>
              <w:right w:val="single" w:sz="4" w:space="0" w:color="auto"/>
            </w:tcBorders>
          </w:tcPr>
          <w:p w14:paraId="205B0C11" w14:textId="77777777" w:rsidR="00BC0D00" w:rsidRPr="00247019" w:rsidRDefault="00BC0D00" w:rsidP="004E01CA">
            <w:pPr>
              <w:pStyle w:val="Heading4"/>
            </w:pPr>
            <w:r w:rsidRPr="00247019">
              <w:lastRenderedPageBreak/>
              <w:t>ISS bullying and harassment policy</w:t>
            </w:r>
          </w:p>
          <w:p w14:paraId="036646C8" w14:textId="77777777" w:rsidR="00C45AC8" w:rsidRPr="00566F10" w:rsidRDefault="00C45AC8" w:rsidP="00C45AC8">
            <w:r w:rsidRPr="00566F10">
              <w:t>ISS is committed to providing a working environment that is free from bullying. Working relationships and standards of behaviour between employees are important workplace issues. The ISS code of conduct sets out principles for behaviour required in the workplace, namely that:</w:t>
            </w:r>
          </w:p>
          <w:p w14:paraId="05B60C20" w14:textId="77777777" w:rsidR="00C45AC8" w:rsidRPr="00566F10" w:rsidRDefault="00C45AC8" w:rsidP="00C45AC8">
            <w:pPr>
              <w:pStyle w:val="ListParagraph"/>
              <w:numPr>
                <w:ilvl w:val="0"/>
                <w:numId w:val="18"/>
              </w:numPr>
            </w:pPr>
            <w:r w:rsidRPr="00566F10">
              <w:t>all people should be treated with respect</w:t>
            </w:r>
          </w:p>
          <w:p w14:paraId="33FBD435" w14:textId="77777777" w:rsidR="00C45AC8" w:rsidRPr="00566F10" w:rsidRDefault="00C45AC8" w:rsidP="00C45AC8">
            <w:pPr>
              <w:pStyle w:val="ListParagraph"/>
              <w:numPr>
                <w:ilvl w:val="0"/>
                <w:numId w:val="18"/>
              </w:numPr>
            </w:pPr>
            <w:r w:rsidRPr="00566F10">
              <w:t>all employees should develop an awareness about the impact of their behaviour on others</w:t>
            </w:r>
          </w:p>
          <w:p w14:paraId="5F08D203" w14:textId="77777777" w:rsidR="00C45AC8" w:rsidRPr="00566F10" w:rsidRDefault="00C45AC8" w:rsidP="00C45AC8">
            <w:pPr>
              <w:pStyle w:val="ListParagraph"/>
              <w:numPr>
                <w:ilvl w:val="0"/>
                <w:numId w:val="18"/>
              </w:numPr>
              <w:spacing w:after="240"/>
            </w:pPr>
            <w:r w:rsidRPr="00566F10">
              <w:t>there is agreement about what is appropriate behaviour at work.</w:t>
            </w:r>
          </w:p>
          <w:p w14:paraId="706DB858" w14:textId="77777777" w:rsidR="00C45AC8" w:rsidRPr="00566F10" w:rsidRDefault="00C45AC8" w:rsidP="00C45AC8">
            <w:r w:rsidRPr="00566F10">
              <w:t>ISS considers that bullying in the workplace is inappropriate and unacceptable behaviour</w:t>
            </w:r>
            <w:r>
              <w:t>,</w:t>
            </w:r>
            <w:r w:rsidRPr="00566F10">
              <w:t xml:space="preserve"> and those employees found to have either committed or condoned such behaviour in the workplace may be subject to disciplinary action.</w:t>
            </w:r>
          </w:p>
          <w:p w14:paraId="3C460074" w14:textId="77777777" w:rsidR="00C45AC8" w:rsidRPr="00566F10" w:rsidRDefault="00C45AC8" w:rsidP="00C45AC8">
            <w:r w:rsidRPr="00566F10">
              <w:t xml:space="preserve">A bully is a person who uses strength or power to coerce others by fear. To bully is to oppress or persecute, physically or morally by (threat of) superior force. Bullying is physical or psychological behaviour or conduct where strength (including strength in personality) and/or a position of power is misused by a person in a position of authority or by a person who perceives that they are in a position of power or authority. While bullying is normally associated with unequal power relationships, peer-to-peer bullying is not uncommon and is an equally unacceptable behaviour at ISS. </w:t>
            </w:r>
          </w:p>
          <w:p w14:paraId="15953FCA" w14:textId="648C3EFA" w:rsidR="00BC0D00" w:rsidRPr="00566F10" w:rsidRDefault="00C45AC8" w:rsidP="00C45AC8">
            <w:r w:rsidRPr="00566F10">
              <w:t>A variety of behaviours and acts may constitute bullying which, over time, create a negative workplace environment. These may include</w:t>
            </w:r>
            <w:r w:rsidR="00BC0D00" w:rsidRPr="00566F10">
              <w:t>:</w:t>
            </w:r>
          </w:p>
          <w:p w14:paraId="19BCF809" w14:textId="77777777" w:rsidR="00BC0D00" w:rsidRPr="00566F10" w:rsidRDefault="00BC0D00" w:rsidP="00BC0D00">
            <w:pPr>
              <w:pStyle w:val="ListParagraph"/>
              <w:numPr>
                <w:ilvl w:val="0"/>
                <w:numId w:val="18"/>
              </w:numPr>
            </w:pPr>
            <w:r w:rsidRPr="00566F10">
              <w:t>threats</w:t>
            </w:r>
          </w:p>
          <w:p w14:paraId="018427F9" w14:textId="77777777" w:rsidR="00BC0D00" w:rsidRPr="00566F10" w:rsidRDefault="00BC0D00" w:rsidP="00BC0D00">
            <w:pPr>
              <w:pStyle w:val="ListParagraph"/>
              <w:numPr>
                <w:ilvl w:val="0"/>
                <w:numId w:val="18"/>
              </w:numPr>
            </w:pPr>
            <w:r w:rsidRPr="00566F10">
              <w:t>verbal abuse</w:t>
            </w:r>
          </w:p>
          <w:p w14:paraId="45FE1F7F" w14:textId="77777777" w:rsidR="00BC0D00" w:rsidRPr="00566F10" w:rsidRDefault="00BC0D00" w:rsidP="00BC0D00">
            <w:pPr>
              <w:pStyle w:val="ListParagraph"/>
              <w:numPr>
                <w:ilvl w:val="0"/>
                <w:numId w:val="18"/>
              </w:numPr>
            </w:pPr>
            <w:r w:rsidRPr="00566F10">
              <w:t xml:space="preserve">shouting </w:t>
            </w:r>
          </w:p>
          <w:p w14:paraId="410B3323" w14:textId="77777777" w:rsidR="00BC0D00" w:rsidRPr="00566F10" w:rsidRDefault="00BC0D00" w:rsidP="00BC0D00">
            <w:pPr>
              <w:pStyle w:val="ListParagraph"/>
              <w:numPr>
                <w:ilvl w:val="0"/>
                <w:numId w:val="18"/>
              </w:numPr>
            </w:pPr>
            <w:r w:rsidRPr="00566F10">
              <w:t xml:space="preserve">constant unconstructive criticism </w:t>
            </w:r>
          </w:p>
          <w:p w14:paraId="65B5AF83" w14:textId="77777777" w:rsidR="00BC0D00" w:rsidRPr="00566F10" w:rsidRDefault="00BC0D00" w:rsidP="00BC0D00">
            <w:pPr>
              <w:pStyle w:val="ListParagraph"/>
              <w:numPr>
                <w:ilvl w:val="0"/>
                <w:numId w:val="18"/>
              </w:numPr>
            </w:pPr>
            <w:r w:rsidRPr="00566F10">
              <w:t xml:space="preserve">blaming </w:t>
            </w:r>
          </w:p>
          <w:p w14:paraId="061B20B7" w14:textId="77777777" w:rsidR="00BC0D00" w:rsidRPr="00566F10" w:rsidRDefault="00BC0D00" w:rsidP="00BC0D00">
            <w:pPr>
              <w:pStyle w:val="ListParagraph"/>
              <w:numPr>
                <w:ilvl w:val="0"/>
                <w:numId w:val="18"/>
              </w:numPr>
            </w:pPr>
            <w:r w:rsidRPr="00566F10">
              <w:t>sarcasm and other forms of demeaning language</w:t>
            </w:r>
          </w:p>
          <w:p w14:paraId="59C2C413" w14:textId="77777777" w:rsidR="00BC0D00" w:rsidRPr="00566F10" w:rsidRDefault="00BC0D00" w:rsidP="00BC0D00">
            <w:pPr>
              <w:pStyle w:val="ListParagraph"/>
              <w:numPr>
                <w:ilvl w:val="0"/>
                <w:numId w:val="18"/>
              </w:numPr>
            </w:pPr>
            <w:r w:rsidRPr="00566F10">
              <w:t>coercion</w:t>
            </w:r>
          </w:p>
          <w:p w14:paraId="1FE90491" w14:textId="77777777" w:rsidR="00BC0D00" w:rsidRPr="00566F10" w:rsidRDefault="00BC0D00" w:rsidP="00BC0D00">
            <w:pPr>
              <w:pStyle w:val="ListParagraph"/>
              <w:numPr>
                <w:ilvl w:val="0"/>
                <w:numId w:val="18"/>
              </w:numPr>
            </w:pPr>
            <w:r w:rsidRPr="00566F10">
              <w:t>punitive behaviour</w:t>
            </w:r>
          </w:p>
          <w:p w14:paraId="4960E539" w14:textId="77777777" w:rsidR="00BC0D00" w:rsidRPr="00566F10" w:rsidRDefault="00BC0D00" w:rsidP="00BC0D00">
            <w:pPr>
              <w:pStyle w:val="ListParagraph"/>
              <w:numPr>
                <w:ilvl w:val="0"/>
                <w:numId w:val="18"/>
              </w:numPr>
            </w:pPr>
            <w:r w:rsidRPr="00566F10">
              <w:t>isolation</w:t>
            </w:r>
          </w:p>
          <w:p w14:paraId="25469E8A" w14:textId="77777777" w:rsidR="00BC0D00" w:rsidRPr="00566F10" w:rsidRDefault="00BC0D00" w:rsidP="00BC0D00">
            <w:pPr>
              <w:pStyle w:val="ListParagraph"/>
              <w:numPr>
                <w:ilvl w:val="0"/>
                <w:numId w:val="18"/>
              </w:numPr>
            </w:pPr>
            <w:r w:rsidRPr="00566F10">
              <w:t>deliberately withholding information that a person needs to exercise her or his role or entitlements within the organisation</w:t>
            </w:r>
          </w:p>
          <w:p w14:paraId="213CDE04" w14:textId="77777777" w:rsidR="00BC0D00" w:rsidRPr="00566F10" w:rsidRDefault="00BC0D00" w:rsidP="00BC0D00">
            <w:pPr>
              <w:pStyle w:val="ListParagraph"/>
              <w:numPr>
                <w:ilvl w:val="0"/>
                <w:numId w:val="18"/>
              </w:numPr>
              <w:spacing w:after="240"/>
            </w:pPr>
            <w:r w:rsidRPr="00566F10">
              <w:t>repeated refusal of requests for leave or training without adequate explanation and suggestion of alternatives.</w:t>
            </w:r>
          </w:p>
          <w:p w14:paraId="371DF6AD" w14:textId="77777777" w:rsidR="00BC0D00" w:rsidRPr="00566F10" w:rsidRDefault="00BC0D00" w:rsidP="001B32D1">
            <w:pPr>
              <w:spacing w:after="240"/>
            </w:pPr>
            <w:r w:rsidRPr="00566F10">
              <w:t xml:space="preserve">Bullying may be perpetrated by an individual who may be a work colleague, a supervisor or any person who is part of the work environment. </w:t>
            </w:r>
          </w:p>
        </w:tc>
      </w:tr>
    </w:tbl>
    <w:p w14:paraId="2804AE47" w14:textId="77777777" w:rsidR="00BC0D00" w:rsidRPr="00566F10" w:rsidRDefault="00BC0D00" w:rsidP="00BC0D00">
      <w:pPr>
        <w:pStyle w:val="Spacer"/>
      </w:pPr>
    </w:p>
    <w:tbl>
      <w:tblPr>
        <w:tblStyle w:val="TableGrid"/>
        <w:tblW w:w="8335" w:type="dxa"/>
        <w:jc w:val="center"/>
        <w:tblLook w:val="04A0" w:firstRow="1" w:lastRow="0" w:firstColumn="1" w:lastColumn="0" w:noHBand="0" w:noVBand="1"/>
      </w:tblPr>
      <w:tblGrid>
        <w:gridCol w:w="8335"/>
      </w:tblGrid>
      <w:tr w:rsidR="00BC0D00" w:rsidRPr="00247019" w14:paraId="06C7CE38" w14:textId="77777777" w:rsidTr="004E01CA">
        <w:trPr>
          <w:cantSplit/>
          <w:jc w:val="center"/>
        </w:trPr>
        <w:tc>
          <w:tcPr>
            <w:tcW w:w="8551" w:type="dxa"/>
            <w:tcBorders>
              <w:top w:val="single" w:sz="4" w:space="0" w:color="auto"/>
              <w:left w:val="single" w:sz="4" w:space="0" w:color="auto"/>
              <w:bottom w:val="single" w:sz="4" w:space="0" w:color="auto"/>
              <w:right w:val="single" w:sz="4" w:space="0" w:color="auto"/>
            </w:tcBorders>
          </w:tcPr>
          <w:p w14:paraId="569E9463" w14:textId="77777777" w:rsidR="00BC0D00" w:rsidRPr="00247019" w:rsidRDefault="00BC0D00" w:rsidP="004E01CA">
            <w:pPr>
              <w:pStyle w:val="Heading4"/>
            </w:pPr>
            <w:r w:rsidRPr="00247019">
              <w:lastRenderedPageBreak/>
              <w:t>ISS performance management policy</w:t>
            </w:r>
          </w:p>
          <w:p w14:paraId="1CAF7574" w14:textId="77777777" w:rsidR="00BC0D00" w:rsidRPr="00247019" w:rsidRDefault="00BC0D00" w:rsidP="004E01CA">
            <w:pPr>
              <w:pStyle w:val="Heading4"/>
            </w:pPr>
            <w:r w:rsidRPr="00247019">
              <w:t>Purpose</w:t>
            </w:r>
          </w:p>
          <w:p w14:paraId="738E6F9A" w14:textId="77777777" w:rsidR="00C45AC8" w:rsidRPr="00247019" w:rsidRDefault="00C45AC8" w:rsidP="00C45AC8">
            <w:r w:rsidRPr="00247019">
              <w:t>To support ISS’s commitment to providing a high-performance and satisfying work environment. To describe ISS’s Performance Review and Development Program (PRDP).</w:t>
            </w:r>
          </w:p>
          <w:p w14:paraId="3A5C4DBF" w14:textId="77777777" w:rsidR="00C45AC8" w:rsidRPr="00247019" w:rsidRDefault="00C45AC8" w:rsidP="00C45AC8">
            <w:pPr>
              <w:pStyle w:val="Heading4"/>
            </w:pPr>
            <w:r w:rsidRPr="00247019">
              <w:t>Scope</w:t>
            </w:r>
          </w:p>
          <w:p w14:paraId="021F7A52" w14:textId="77777777" w:rsidR="00C45AC8" w:rsidRPr="00247019" w:rsidRDefault="00C45AC8" w:rsidP="00C45AC8">
            <w:r w:rsidRPr="00247019">
              <w:t>This policy applies to all employees of ISS.</w:t>
            </w:r>
          </w:p>
          <w:p w14:paraId="0CA45EC7" w14:textId="77777777" w:rsidR="00C45AC8" w:rsidRPr="00247019" w:rsidRDefault="00C45AC8" w:rsidP="00C45AC8">
            <w:pPr>
              <w:pStyle w:val="Heading4"/>
            </w:pPr>
            <w:r w:rsidRPr="00247019">
              <w:t>Policy</w:t>
            </w:r>
          </w:p>
          <w:p w14:paraId="18D4BA9C" w14:textId="77777777" w:rsidR="00C45AC8" w:rsidRPr="00247019" w:rsidRDefault="00C45AC8" w:rsidP="00C45AC8">
            <w:r w:rsidRPr="00247019">
              <w:t xml:space="preserve">Each </w:t>
            </w:r>
            <w:r>
              <w:t>Store Manager</w:t>
            </w:r>
            <w:r w:rsidRPr="00247019">
              <w:t xml:space="preserve"> at ISS should provide support and guidance to their employees. To this end, </w:t>
            </w:r>
            <w:r>
              <w:t>Store Manager</w:t>
            </w:r>
            <w:r w:rsidRPr="00247019">
              <w:t>s should discuss performance and development. The PRDP has the following aims:</w:t>
            </w:r>
          </w:p>
          <w:p w14:paraId="3407B3A0" w14:textId="77777777" w:rsidR="00C45AC8" w:rsidRPr="00566F10" w:rsidRDefault="00C45AC8" w:rsidP="00C45AC8">
            <w:pPr>
              <w:pStyle w:val="ListParagraph"/>
              <w:numPr>
                <w:ilvl w:val="0"/>
                <w:numId w:val="19"/>
              </w:numPr>
            </w:pPr>
            <w:r w:rsidRPr="00566F10">
              <w:t>encouraging and facilitating high performance among ISS employees</w:t>
            </w:r>
          </w:p>
          <w:p w14:paraId="2682DE3A" w14:textId="77777777" w:rsidR="00C45AC8" w:rsidRPr="00566F10" w:rsidRDefault="00C45AC8" w:rsidP="00C45AC8">
            <w:pPr>
              <w:pStyle w:val="ListParagraph"/>
              <w:numPr>
                <w:ilvl w:val="0"/>
                <w:numId w:val="19"/>
              </w:numPr>
            </w:pPr>
            <w:r w:rsidRPr="00566F10">
              <w:t>recognition of achievement and training</w:t>
            </w:r>
          </w:p>
          <w:p w14:paraId="059411C8" w14:textId="77777777" w:rsidR="00C45AC8" w:rsidRPr="00566F10" w:rsidRDefault="00C45AC8" w:rsidP="00C45AC8">
            <w:pPr>
              <w:pStyle w:val="ListParagraph"/>
              <w:numPr>
                <w:ilvl w:val="0"/>
                <w:numId w:val="19"/>
              </w:numPr>
            </w:pPr>
            <w:r w:rsidRPr="00566F10">
              <w:t>facilitating feedback and consultation between management and staff</w:t>
            </w:r>
          </w:p>
          <w:p w14:paraId="1C7AD20E" w14:textId="77777777" w:rsidR="00C45AC8" w:rsidRPr="00566F10" w:rsidRDefault="00C45AC8" w:rsidP="00C45AC8">
            <w:pPr>
              <w:pStyle w:val="ListParagraph"/>
              <w:numPr>
                <w:ilvl w:val="0"/>
                <w:numId w:val="19"/>
              </w:numPr>
              <w:spacing w:after="240"/>
            </w:pPr>
            <w:r w:rsidRPr="00566F10">
              <w:t>identifying employee development and training needs.</w:t>
            </w:r>
          </w:p>
          <w:p w14:paraId="2ED91B3F" w14:textId="77777777" w:rsidR="00C45AC8" w:rsidRPr="00247019" w:rsidRDefault="00C45AC8" w:rsidP="00C45AC8">
            <w:r w:rsidRPr="00247019">
              <w:t xml:space="preserve">To facilitate the PRDP, all Store Managers will be trained in the principles and practice of PRDP to ensure effective implementation of the PRDP process. </w:t>
            </w:r>
          </w:p>
          <w:p w14:paraId="59F70BE6" w14:textId="77777777" w:rsidR="00C45AC8" w:rsidRPr="00247019" w:rsidRDefault="00C45AC8" w:rsidP="00C45AC8">
            <w:r w:rsidRPr="00247019">
              <w:t>Together, each employee and their supervisor will develop a performance plan and a professional development plan. Both will then negotiate how these plans will be implemented. PRDP s</w:t>
            </w:r>
            <w:r>
              <w:t>hould be repeated over a twelve-</w:t>
            </w:r>
            <w:r w:rsidRPr="00247019">
              <w:t xml:space="preserve">month cycle. </w:t>
            </w:r>
          </w:p>
          <w:p w14:paraId="75906E1A" w14:textId="77777777" w:rsidR="00C45AC8" w:rsidRPr="00247019" w:rsidRDefault="00C45AC8" w:rsidP="00C45AC8">
            <w:r w:rsidRPr="00247019">
              <w:t>PRDP will be implemented in accordance with the principles of fairness</w:t>
            </w:r>
            <w:r>
              <w:t xml:space="preserve"> and</w:t>
            </w:r>
            <w:r w:rsidRPr="00247019">
              <w:t xml:space="preserve"> equity</w:t>
            </w:r>
            <w:r>
              <w:t>,</w:t>
            </w:r>
            <w:r w:rsidRPr="00247019">
              <w:t xml:space="preserve"> and in accordance with relevant legislation and various ISS policies. </w:t>
            </w:r>
          </w:p>
          <w:p w14:paraId="40DCC10C" w14:textId="77777777" w:rsidR="00C45AC8" w:rsidRPr="00247019" w:rsidRDefault="00C45AC8" w:rsidP="00C45AC8">
            <w:pPr>
              <w:pStyle w:val="Heading4"/>
            </w:pPr>
            <w:r w:rsidRPr="00247019">
              <w:t>Responsibility</w:t>
            </w:r>
          </w:p>
          <w:p w14:paraId="6E09BDEB" w14:textId="6FE6CEE2" w:rsidR="00BC0D00" w:rsidRPr="00247019" w:rsidRDefault="00C45AC8" w:rsidP="001B32D1">
            <w:pPr>
              <w:spacing w:after="240"/>
            </w:pPr>
            <w:r w:rsidRPr="00247019">
              <w:t>Managers are responsible for ensuring that PRDP is implemented for all employees for whom they are designated supervisors</w:t>
            </w:r>
            <w:r w:rsidR="00BC0D00" w:rsidRPr="00247019">
              <w:t>.</w:t>
            </w:r>
          </w:p>
        </w:tc>
      </w:tr>
    </w:tbl>
    <w:p w14:paraId="3A3EF8E9" w14:textId="77777777" w:rsidR="00BC0D00" w:rsidRPr="00566F10" w:rsidRDefault="00BC0D00" w:rsidP="00BC0D00">
      <w:pPr>
        <w:pStyle w:val="Spacer"/>
      </w:pPr>
    </w:p>
    <w:tbl>
      <w:tblPr>
        <w:tblStyle w:val="TableGrid"/>
        <w:tblW w:w="8335" w:type="dxa"/>
        <w:jc w:val="center"/>
        <w:tblLook w:val="04A0" w:firstRow="1" w:lastRow="0" w:firstColumn="1" w:lastColumn="0" w:noHBand="0" w:noVBand="1"/>
      </w:tblPr>
      <w:tblGrid>
        <w:gridCol w:w="8335"/>
      </w:tblGrid>
      <w:tr w:rsidR="00BC0D00" w:rsidRPr="00247019" w14:paraId="233AE9DB" w14:textId="77777777" w:rsidTr="004E01CA">
        <w:trPr>
          <w:jc w:val="center"/>
        </w:trPr>
        <w:tc>
          <w:tcPr>
            <w:tcW w:w="8335" w:type="dxa"/>
            <w:tcBorders>
              <w:top w:val="single" w:sz="4" w:space="0" w:color="auto"/>
              <w:left w:val="single" w:sz="4" w:space="0" w:color="auto"/>
              <w:bottom w:val="single" w:sz="4" w:space="0" w:color="auto"/>
              <w:right w:val="single" w:sz="4" w:space="0" w:color="auto"/>
            </w:tcBorders>
          </w:tcPr>
          <w:p w14:paraId="1CDFCFD3" w14:textId="77777777" w:rsidR="00BC0D00" w:rsidRPr="00247019" w:rsidRDefault="00BC0D00" w:rsidP="004E01CA">
            <w:pPr>
              <w:pStyle w:val="Heading4"/>
            </w:pPr>
            <w:r w:rsidRPr="00247019">
              <w:lastRenderedPageBreak/>
              <w:t>ISS induction policy</w:t>
            </w:r>
          </w:p>
          <w:p w14:paraId="51348893" w14:textId="77777777" w:rsidR="00BC0D00" w:rsidRPr="00247019" w:rsidRDefault="00BC0D00" w:rsidP="004E01CA">
            <w:pPr>
              <w:pStyle w:val="Heading4"/>
            </w:pPr>
            <w:r w:rsidRPr="00247019">
              <w:t>Purpose</w:t>
            </w:r>
          </w:p>
          <w:p w14:paraId="450D85D0" w14:textId="77777777" w:rsidR="00C45AC8" w:rsidRPr="00247019" w:rsidRDefault="00C45AC8" w:rsidP="00C45AC8">
            <w:r w:rsidRPr="00247019">
              <w:t>To support ISS’s commitment to induction of all new employees. To describe ISS’s induction process.</w:t>
            </w:r>
          </w:p>
          <w:p w14:paraId="32D367DC" w14:textId="77777777" w:rsidR="00C45AC8" w:rsidRPr="00566F10" w:rsidRDefault="00C45AC8" w:rsidP="00C45AC8">
            <w:pPr>
              <w:pStyle w:val="Heading4"/>
            </w:pPr>
            <w:r w:rsidRPr="00247019">
              <w:t>Scope</w:t>
            </w:r>
          </w:p>
          <w:p w14:paraId="734440F4" w14:textId="77777777" w:rsidR="00C45AC8" w:rsidRPr="00247019" w:rsidRDefault="00C45AC8" w:rsidP="00C45AC8">
            <w:r w:rsidRPr="00247019">
              <w:t>This policy applies to all employees of ISS.</w:t>
            </w:r>
          </w:p>
          <w:p w14:paraId="1C7CCF46" w14:textId="77777777" w:rsidR="00C45AC8" w:rsidRPr="00566F10" w:rsidRDefault="00C45AC8" w:rsidP="00C45AC8">
            <w:pPr>
              <w:pStyle w:val="Heading4"/>
            </w:pPr>
            <w:r w:rsidRPr="00247019">
              <w:t>Policy</w:t>
            </w:r>
          </w:p>
          <w:p w14:paraId="7B286301" w14:textId="77777777" w:rsidR="00C45AC8" w:rsidRPr="00247019" w:rsidRDefault="00C45AC8" w:rsidP="00C45AC8">
            <w:r w:rsidRPr="00247019">
              <w:t xml:space="preserve">Each employee should be systematically introduced to their job roles and should be provided with the information </w:t>
            </w:r>
            <w:r>
              <w:t>they require</w:t>
            </w:r>
            <w:r w:rsidRPr="00247019">
              <w:t xml:space="preserve"> to succeed and develop. Inductions should:</w:t>
            </w:r>
          </w:p>
          <w:p w14:paraId="576B0E81" w14:textId="77777777" w:rsidR="00C45AC8" w:rsidRPr="00566F10" w:rsidRDefault="00C45AC8" w:rsidP="00C45AC8">
            <w:pPr>
              <w:pStyle w:val="ListParagraph"/>
              <w:numPr>
                <w:ilvl w:val="0"/>
                <w:numId w:val="20"/>
              </w:numPr>
            </w:pPr>
            <w:r w:rsidRPr="00566F10">
              <w:t xml:space="preserve">encourage commitment to the mission and strategic goals of ISS </w:t>
            </w:r>
          </w:p>
          <w:p w14:paraId="41184F7E" w14:textId="77777777" w:rsidR="00C45AC8" w:rsidRPr="00566F10" w:rsidRDefault="00C45AC8" w:rsidP="00C45AC8">
            <w:pPr>
              <w:pStyle w:val="ListParagraph"/>
              <w:numPr>
                <w:ilvl w:val="0"/>
                <w:numId w:val="20"/>
              </w:numPr>
            </w:pPr>
            <w:r w:rsidRPr="00566F10">
              <w:t>welcome and introduce staff members to the workplace</w:t>
            </w:r>
          </w:p>
          <w:p w14:paraId="5CAE6C70" w14:textId="77777777" w:rsidR="00C45AC8" w:rsidRPr="00566F10" w:rsidRDefault="00C45AC8" w:rsidP="00C45AC8">
            <w:pPr>
              <w:pStyle w:val="ListParagraph"/>
              <w:numPr>
                <w:ilvl w:val="0"/>
                <w:numId w:val="20"/>
              </w:numPr>
            </w:pPr>
            <w:r w:rsidRPr="00566F10">
              <w:t>provide any information necessary to enable new employees to perform their duties.</w:t>
            </w:r>
          </w:p>
          <w:p w14:paraId="2A82F276" w14:textId="77777777" w:rsidR="00C45AC8" w:rsidRPr="00247019" w:rsidRDefault="00C45AC8" w:rsidP="00C45AC8">
            <w:r w:rsidRPr="00247019">
              <w:t>The induction process has two components</w:t>
            </w:r>
          </w:p>
          <w:p w14:paraId="7C9C5050" w14:textId="77777777" w:rsidR="00C45AC8" w:rsidRPr="00566F10" w:rsidRDefault="00C45AC8" w:rsidP="00C45AC8">
            <w:pPr>
              <w:pStyle w:val="ListParagraph"/>
              <w:numPr>
                <w:ilvl w:val="0"/>
                <w:numId w:val="20"/>
              </w:numPr>
            </w:pPr>
            <w:r w:rsidRPr="00566F10">
              <w:t>ISS corporate induction</w:t>
            </w:r>
          </w:p>
          <w:p w14:paraId="13C1F6CA" w14:textId="77777777" w:rsidR="00C45AC8" w:rsidRPr="00566F10" w:rsidRDefault="00C45AC8" w:rsidP="00C45AC8">
            <w:pPr>
              <w:pStyle w:val="ListParagraph"/>
              <w:numPr>
                <w:ilvl w:val="0"/>
                <w:numId w:val="20"/>
              </w:numPr>
            </w:pPr>
            <w:r w:rsidRPr="00566F10">
              <w:t>local induction</w:t>
            </w:r>
            <w:r>
              <w:t>;</w:t>
            </w:r>
            <w:r w:rsidRPr="00566F10">
              <w:t xml:space="preserve"> for example, store induction.</w:t>
            </w:r>
          </w:p>
          <w:p w14:paraId="13256240" w14:textId="77777777" w:rsidR="00C45AC8" w:rsidRPr="00247019" w:rsidRDefault="00C45AC8" w:rsidP="00C45AC8">
            <w:pPr>
              <w:pStyle w:val="Heading4"/>
            </w:pPr>
            <w:r w:rsidRPr="00247019">
              <w:t>Responsibility</w:t>
            </w:r>
          </w:p>
          <w:p w14:paraId="708E6EBB" w14:textId="1C36F3F0" w:rsidR="00BC0D00" w:rsidRPr="00247019" w:rsidRDefault="00C45AC8" w:rsidP="001B32D1">
            <w:pPr>
              <w:spacing w:after="240"/>
            </w:pPr>
            <w:r w:rsidRPr="00247019">
              <w:t>Managers are responsible for ensuring that the induction process is implemented for all employees for whom they are designated supervisors</w:t>
            </w:r>
            <w:r w:rsidR="00BC0D00" w:rsidRPr="00247019">
              <w:t>.</w:t>
            </w:r>
          </w:p>
        </w:tc>
      </w:tr>
    </w:tbl>
    <w:p w14:paraId="262A3C05" w14:textId="77777777" w:rsidR="00BC0D00" w:rsidRDefault="00BC0D00" w:rsidP="00BC0D00"/>
    <w:p w14:paraId="3D4D4DE7" w14:textId="77777777" w:rsidR="00BC0D00" w:rsidRDefault="00BC0D00" w:rsidP="00BC0D00">
      <w:pPr>
        <w:spacing w:before="0" w:after="0" w:line="240" w:lineRule="auto"/>
      </w:pPr>
      <w:r>
        <w:br w:type="page"/>
      </w:r>
    </w:p>
    <w:p w14:paraId="59B278B3" w14:textId="77777777" w:rsidR="00BC0D00" w:rsidRPr="00247019" w:rsidRDefault="00BC0D00" w:rsidP="00BC0D00">
      <w:pPr>
        <w:pStyle w:val="Heading3"/>
      </w:pPr>
      <w:r w:rsidRPr="00247019">
        <w:lastRenderedPageBreak/>
        <w:t xml:space="preserve">ISS </w:t>
      </w:r>
      <w:r>
        <w:t>e</w:t>
      </w:r>
      <w:r w:rsidRPr="00247019">
        <w:t>mergency procedures</w:t>
      </w:r>
    </w:p>
    <w:tbl>
      <w:tblPr>
        <w:tblStyle w:val="TableGrid"/>
        <w:tblW w:w="8335" w:type="dxa"/>
        <w:jc w:val="center"/>
        <w:tblLayout w:type="fixed"/>
        <w:tblLook w:val="04A0" w:firstRow="1" w:lastRow="0" w:firstColumn="1" w:lastColumn="0" w:noHBand="0" w:noVBand="1"/>
      </w:tblPr>
      <w:tblGrid>
        <w:gridCol w:w="8335"/>
      </w:tblGrid>
      <w:tr w:rsidR="00BC0D00" w:rsidRPr="00247019" w14:paraId="644E8B0E" w14:textId="77777777" w:rsidTr="004E01CA">
        <w:trPr>
          <w:cantSplit/>
          <w:jc w:val="center"/>
        </w:trPr>
        <w:tc>
          <w:tcPr>
            <w:tcW w:w="8335" w:type="dxa"/>
            <w:tcBorders>
              <w:top w:val="single" w:sz="4" w:space="0" w:color="auto"/>
              <w:left w:val="single" w:sz="4" w:space="0" w:color="auto"/>
              <w:bottom w:val="single" w:sz="4" w:space="0" w:color="auto"/>
              <w:right w:val="single" w:sz="4" w:space="0" w:color="auto"/>
            </w:tcBorders>
          </w:tcPr>
          <w:p w14:paraId="2ECD4671" w14:textId="77777777" w:rsidR="00BC0D00" w:rsidRPr="00247019" w:rsidRDefault="00BC0D00" w:rsidP="004E01CA">
            <w:pPr>
              <w:pStyle w:val="Heading4"/>
            </w:pPr>
            <w:r w:rsidRPr="00247019">
              <w:t>Fire emergency</w:t>
            </w:r>
          </w:p>
          <w:p w14:paraId="0B834B71" w14:textId="77777777" w:rsidR="00C45AC8" w:rsidRPr="00247019" w:rsidRDefault="00C45AC8" w:rsidP="00C45AC8">
            <w:r w:rsidRPr="00247019">
              <w:t xml:space="preserve">All fire exits should be kept clear of obstacles. </w:t>
            </w:r>
          </w:p>
          <w:p w14:paraId="46F1DED4" w14:textId="77777777" w:rsidR="00C45AC8" w:rsidRPr="00247019" w:rsidRDefault="00C45AC8" w:rsidP="00C45AC8">
            <w:r w:rsidRPr="00247019">
              <w:t>Keep access corridors to emergency exits clear.</w:t>
            </w:r>
          </w:p>
          <w:p w14:paraId="47FE4E5F" w14:textId="77777777" w:rsidR="00C45AC8" w:rsidRPr="00247019" w:rsidRDefault="00C45AC8" w:rsidP="00C45AC8">
            <w:r w:rsidRPr="00247019">
              <w:t>In the case of a fire:</w:t>
            </w:r>
          </w:p>
          <w:p w14:paraId="021166CF" w14:textId="77777777" w:rsidR="00C45AC8" w:rsidRPr="00566F10" w:rsidRDefault="00C45AC8" w:rsidP="00C45AC8">
            <w:pPr>
              <w:pStyle w:val="ListParagraph"/>
              <w:numPr>
                <w:ilvl w:val="0"/>
                <w:numId w:val="21"/>
              </w:numPr>
            </w:pPr>
            <w:r w:rsidRPr="00566F10">
              <w:t>Assess the danger.</w:t>
            </w:r>
          </w:p>
          <w:p w14:paraId="70A1D3EF" w14:textId="77777777" w:rsidR="00C45AC8" w:rsidRPr="00566F10" w:rsidRDefault="00C45AC8" w:rsidP="00C45AC8">
            <w:pPr>
              <w:pStyle w:val="ListParagraph"/>
              <w:numPr>
                <w:ilvl w:val="0"/>
                <w:numId w:val="21"/>
              </w:numPr>
            </w:pPr>
            <w:r w:rsidRPr="00566F10">
              <w:t>Assist anyone in the vicinity of the fire away from danger.</w:t>
            </w:r>
          </w:p>
          <w:p w14:paraId="0B4C75A2" w14:textId="77777777" w:rsidR="00C45AC8" w:rsidRPr="00566F10" w:rsidRDefault="00C45AC8" w:rsidP="00C45AC8">
            <w:pPr>
              <w:pStyle w:val="ListParagraph"/>
              <w:numPr>
                <w:ilvl w:val="0"/>
                <w:numId w:val="21"/>
              </w:numPr>
            </w:pPr>
            <w:r w:rsidRPr="00566F10">
              <w:t>Close door</w:t>
            </w:r>
            <w:r>
              <w:t>/s</w:t>
            </w:r>
            <w:r w:rsidRPr="00566F10">
              <w:t xml:space="preserve"> to the fire area if possible.</w:t>
            </w:r>
          </w:p>
          <w:p w14:paraId="0F49915C" w14:textId="231782D8" w:rsidR="00C45AC8" w:rsidRPr="00566F10" w:rsidRDefault="00C45AC8" w:rsidP="00C45AC8">
            <w:pPr>
              <w:pStyle w:val="ListParagraph"/>
              <w:numPr>
                <w:ilvl w:val="0"/>
                <w:numId w:val="21"/>
              </w:numPr>
            </w:pPr>
            <w:r w:rsidRPr="00566F10">
              <w:t>Call f</w:t>
            </w:r>
            <w:r w:rsidR="001B32D1">
              <w:t>or assistance and call out ‘</w:t>
            </w:r>
            <w:r w:rsidRPr="00566F10">
              <w:t>FIRE, FIRE, FIRE</w:t>
            </w:r>
            <w:r w:rsidR="001B32D1">
              <w:t>’</w:t>
            </w:r>
            <w:r w:rsidRPr="00566F10">
              <w:t xml:space="preserve"> in a loud and clear voice.</w:t>
            </w:r>
          </w:p>
          <w:p w14:paraId="620B3DCB" w14:textId="145A312B" w:rsidR="00BC0D00" w:rsidRPr="00247019" w:rsidRDefault="00C45AC8" w:rsidP="001B32D1">
            <w:pPr>
              <w:pStyle w:val="ListParagraph"/>
              <w:numPr>
                <w:ilvl w:val="0"/>
                <w:numId w:val="21"/>
              </w:numPr>
              <w:spacing w:after="240"/>
            </w:pPr>
            <w:r w:rsidRPr="00566F10">
              <w:t>Attack the fire with the correct extinguisher or fire hose</w:t>
            </w:r>
            <w:r w:rsidR="00BC0D00" w:rsidRPr="00566F10">
              <w:t>.</w:t>
            </w:r>
          </w:p>
        </w:tc>
      </w:tr>
    </w:tbl>
    <w:p w14:paraId="34399105" w14:textId="77777777" w:rsidR="00BC0D00" w:rsidRDefault="00BC0D00" w:rsidP="00BC0D00">
      <w:pPr>
        <w:pStyle w:val="Spacer"/>
      </w:pPr>
    </w:p>
    <w:tbl>
      <w:tblPr>
        <w:tblStyle w:val="TableGrid"/>
        <w:tblW w:w="8335" w:type="dxa"/>
        <w:jc w:val="center"/>
        <w:tblLayout w:type="fixed"/>
        <w:tblLook w:val="04A0" w:firstRow="1" w:lastRow="0" w:firstColumn="1" w:lastColumn="0" w:noHBand="0" w:noVBand="1"/>
      </w:tblPr>
      <w:tblGrid>
        <w:gridCol w:w="8335"/>
      </w:tblGrid>
      <w:tr w:rsidR="00BC0D00" w:rsidRPr="00247019" w14:paraId="6B520555" w14:textId="77777777" w:rsidTr="004E01CA">
        <w:trPr>
          <w:cantSplit/>
          <w:jc w:val="center"/>
        </w:trPr>
        <w:tc>
          <w:tcPr>
            <w:tcW w:w="8335" w:type="dxa"/>
            <w:tcBorders>
              <w:top w:val="single" w:sz="4" w:space="0" w:color="auto"/>
              <w:left w:val="single" w:sz="4" w:space="0" w:color="auto"/>
              <w:bottom w:val="single" w:sz="4" w:space="0" w:color="auto"/>
              <w:right w:val="single" w:sz="4" w:space="0" w:color="auto"/>
            </w:tcBorders>
          </w:tcPr>
          <w:p w14:paraId="1F7D4D1A" w14:textId="77777777" w:rsidR="00BC0D00" w:rsidRPr="00247019" w:rsidRDefault="00BC0D00" w:rsidP="004E01CA">
            <w:pPr>
              <w:pStyle w:val="Heading4"/>
            </w:pPr>
            <w:r w:rsidRPr="00247019">
              <w:t>First aid</w:t>
            </w:r>
          </w:p>
          <w:p w14:paraId="3FF0505E" w14:textId="77777777" w:rsidR="00C45AC8" w:rsidRPr="00566F10" w:rsidRDefault="00C45AC8" w:rsidP="001B32D1">
            <w:pPr>
              <w:pStyle w:val="ListParagraph"/>
              <w:numPr>
                <w:ilvl w:val="0"/>
                <w:numId w:val="32"/>
              </w:numPr>
            </w:pPr>
            <w:r w:rsidRPr="00566F10">
              <w:t xml:space="preserve">Supervisors and managers should endeavour to have a current first aid certificate. </w:t>
            </w:r>
          </w:p>
          <w:p w14:paraId="0147F3B4" w14:textId="77777777" w:rsidR="00C45AC8" w:rsidRPr="00566F10" w:rsidRDefault="00C45AC8" w:rsidP="001B32D1">
            <w:pPr>
              <w:pStyle w:val="ListParagraph"/>
              <w:numPr>
                <w:ilvl w:val="0"/>
                <w:numId w:val="32"/>
              </w:numPr>
            </w:pPr>
            <w:r w:rsidRPr="00566F10">
              <w:t>Follow CPR procedure where approp</w:t>
            </w:r>
            <w:r>
              <w:t>riate.</w:t>
            </w:r>
          </w:p>
          <w:p w14:paraId="405CF3CB" w14:textId="77777777" w:rsidR="00C45AC8" w:rsidRPr="00566F10" w:rsidRDefault="00C45AC8" w:rsidP="001B32D1">
            <w:pPr>
              <w:pStyle w:val="ListParagraph"/>
              <w:numPr>
                <w:ilvl w:val="1"/>
                <w:numId w:val="32"/>
              </w:numPr>
            </w:pPr>
            <w:r w:rsidRPr="00566F10">
              <w:t>Check for DANGER; to you, to others, to the casualty.</w:t>
            </w:r>
          </w:p>
          <w:p w14:paraId="49017D73" w14:textId="19D4532A" w:rsidR="00C45AC8" w:rsidRPr="00566F10" w:rsidRDefault="00C45AC8" w:rsidP="001B32D1">
            <w:pPr>
              <w:pStyle w:val="ListParagraph"/>
              <w:numPr>
                <w:ilvl w:val="1"/>
                <w:numId w:val="32"/>
              </w:numPr>
            </w:pPr>
            <w:r w:rsidRPr="00566F10">
              <w:t>Check for a RESPONSE</w:t>
            </w:r>
            <w:r w:rsidR="001B32D1">
              <w:t>.</w:t>
            </w:r>
            <w:r w:rsidRPr="00566F10">
              <w:t xml:space="preserve"> </w:t>
            </w:r>
          </w:p>
          <w:p w14:paraId="59368DC0" w14:textId="19602E13" w:rsidR="00C45AC8" w:rsidRPr="00566F10" w:rsidRDefault="00C45AC8" w:rsidP="001B32D1">
            <w:pPr>
              <w:pStyle w:val="ListParagraph"/>
              <w:numPr>
                <w:ilvl w:val="1"/>
                <w:numId w:val="32"/>
              </w:numPr>
            </w:pPr>
            <w:r w:rsidRPr="00566F10">
              <w:t>Check the AIRWAY</w:t>
            </w:r>
            <w:r w:rsidR="001B32D1">
              <w:t>.</w:t>
            </w:r>
            <w:r w:rsidRPr="00566F10">
              <w:t xml:space="preserve"> </w:t>
            </w:r>
          </w:p>
          <w:p w14:paraId="1CE8EAF3" w14:textId="758C1074" w:rsidR="00C45AC8" w:rsidRPr="00566F10" w:rsidRDefault="00C45AC8" w:rsidP="001B32D1">
            <w:pPr>
              <w:pStyle w:val="ListParagraph"/>
              <w:numPr>
                <w:ilvl w:val="1"/>
                <w:numId w:val="32"/>
              </w:numPr>
            </w:pPr>
            <w:r w:rsidRPr="00566F10">
              <w:t>Check for BREATHING</w:t>
            </w:r>
            <w:r w:rsidR="001B32D1">
              <w:t>.</w:t>
            </w:r>
            <w:r w:rsidRPr="00566F10">
              <w:t xml:space="preserve"> </w:t>
            </w:r>
          </w:p>
          <w:p w14:paraId="2E8A2AD8" w14:textId="4D489BC1" w:rsidR="00C45AC8" w:rsidRPr="00566F10" w:rsidRDefault="00C45AC8" w:rsidP="001B32D1">
            <w:pPr>
              <w:pStyle w:val="ListParagraph"/>
              <w:numPr>
                <w:ilvl w:val="1"/>
                <w:numId w:val="32"/>
              </w:numPr>
            </w:pPr>
            <w:r w:rsidRPr="00566F10">
              <w:t>Check for CIRCULATION</w:t>
            </w:r>
            <w:r w:rsidR="001B32D1">
              <w:t>.</w:t>
            </w:r>
          </w:p>
          <w:p w14:paraId="070F26D9" w14:textId="059A6DA6" w:rsidR="00BC0D00" w:rsidRPr="00247019" w:rsidRDefault="00C45AC8" w:rsidP="001B32D1">
            <w:pPr>
              <w:pStyle w:val="ListParagraph"/>
              <w:numPr>
                <w:ilvl w:val="0"/>
                <w:numId w:val="32"/>
              </w:numPr>
              <w:spacing w:after="240"/>
            </w:pPr>
            <w:r w:rsidRPr="00566F10">
              <w:t>Call for assistance as soon as it is appropriate to do so</w:t>
            </w:r>
            <w:r w:rsidR="00BC0D00" w:rsidRPr="00566F10">
              <w:t>.</w:t>
            </w:r>
          </w:p>
        </w:tc>
      </w:tr>
    </w:tbl>
    <w:p w14:paraId="44A3780D" w14:textId="77777777" w:rsidR="00BC0D00" w:rsidRDefault="00BC0D00" w:rsidP="00BC0D00">
      <w:pPr>
        <w:pStyle w:val="Spacer"/>
      </w:pPr>
    </w:p>
    <w:tbl>
      <w:tblPr>
        <w:tblStyle w:val="TableGrid"/>
        <w:tblW w:w="8335" w:type="dxa"/>
        <w:jc w:val="center"/>
        <w:tblLayout w:type="fixed"/>
        <w:tblLook w:val="04A0" w:firstRow="1" w:lastRow="0" w:firstColumn="1" w:lastColumn="0" w:noHBand="0" w:noVBand="1"/>
      </w:tblPr>
      <w:tblGrid>
        <w:gridCol w:w="8335"/>
      </w:tblGrid>
      <w:tr w:rsidR="00BC0D00" w:rsidRPr="00247019" w14:paraId="0FEE3EF6" w14:textId="77777777" w:rsidTr="004E01CA">
        <w:trPr>
          <w:cantSplit/>
          <w:jc w:val="center"/>
        </w:trPr>
        <w:tc>
          <w:tcPr>
            <w:tcW w:w="8335" w:type="dxa"/>
            <w:tcBorders>
              <w:top w:val="single" w:sz="4" w:space="0" w:color="auto"/>
              <w:left w:val="single" w:sz="4" w:space="0" w:color="auto"/>
              <w:bottom w:val="single" w:sz="4" w:space="0" w:color="auto"/>
              <w:right w:val="single" w:sz="4" w:space="0" w:color="auto"/>
            </w:tcBorders>
          </w:tcPr>
          <w:p w14:paraId="4E417366" w14:textId="77777777" w:rsidR="00BC0D00" w:rsidRPr="00247019" w:rsidRDefault="00BC0D00" w:rsidP="004E01CA">
            <w:pPr>
              <w:pStyle w:val="Heading4"/>
            </w:pPr>
            <w:r w:rsidRPr="00247019">
              <w:t>Fuel spill</w:t>
            </w:r>
          </w:p>
          <w:p w14:paraId="4668F211" w14:textId="77777777" w:rsidR="006D47DF" w:rsidRPr="00566F10" w:rsidRDefault="006D47DF" w:rsidP="006D47DF">
            <w:r w:rsidRPr="00566F10">
              <w:t>Fuel spills can happen when filling tanks.</w:t>
            </w:r>
          </w:p>
          <w:p w14:paraId="431B5C27" w14:textId="77777777" w:rsidR="006D47DF" w:rsidRPr="00566F10" w:rsidRDefault="006D47DF" w:rsidP="006D47DF">
            <w:r w:rsidRPr="00566F10">
              <w:t xml:space="preserve">When notified of a fuel spill: </w:t>
            </w:r>
          </w:p>
          <w:p w14:paraId="0BAB262D" w14:textId="77777777" w:rsidR="006D47DF" w:rsidRPr="00566F10" w:rsidRDefault="006D47DF" w:rsidP="006D47DF">
            <w:pPr>
              <w:pStyle w:val="ListParagraph"/>
              <w:numPr>
                <w:ilvl w:val="0"/>
                <w:numId w:val="24"/>
              </w:numPr>
            </w:pPr>
            <w:r w:rsidRPr="00566F10">
              <w:t>Stop pump.</w:t>
            </w:r>
          </w:p>
          <w:p w14:paraId="3FE4564D" w14:textId="77777777" w:rsidR="006D47DF" w:rsidRPr="00566F10" w:rsidRDefault="006D47DF" w:rsidP="006D47DF">
            <w:pPr>
              <w:pStyle w:val="ListParagraph"/>
              <w:numPr>
                <w:ilvl w:val="0"/>
                <w:numId w:val="24"/>
              </w:numPr>
            </w:pPr>
            <w:r w:rsidRPr="00566F10">
              <w:t>Wheel prepared fuel spill kit bin to the affected area.</w:t>
            </w:r>
          </w:p>
          <w:p w14:paraId="35CFAC87" w14:textId="77777777" w:rsidR="006D47DF" w:rsidRPr="00566F10" w:rsidRDefault="006D47DF" w:rsidP="006D47DF">
            <w:pPr>
              <w:pStyle w:val="ListParagraph"/>
              <w:numPr>
                <w:ilvl w:val="0"/>
                <w:numId w:val="24"/>
              </w:numPr>
            </w:pPr>
            <w:r w:rsidRPr="00566F10">
              <w:t>Clear persons from area.</w:t>
            </w:r>
          </w:p>
          <w:p w14:paraId="7B1A87BD" w14:textId="77777777" w:rsidR="006D47DF" w:rsidRPr="00566F10" w:rsidRDefault="006D47DF" w:rsidP="006D47DF">
            <w:pPr>
              <w:pStyle w:val="ListParagraph"/>
              <w:numPr>
                <w:ilvl w:val="0"/>
                <w:numId w:val="24"/>
              </w:numPr>
            </w:pPr>
            <w:r w:rsidRPr="00566F10">
              <w:t>Place absorbent mats on the spill.</w:t>
            </w:r>
          </w:p>
          <w:p w14:paraId="59759BFE" w14:textId="43D64F8D" w:rsidR="00BC0D00" w:rsidRPr="00247019" w:rsidRDefault="006D47DF" w:rsidP="001B32D1">
            <w:pPr>
              <w:pStyle w:val="ListParagraph"/>
              <w:numPr>
                <w:ilvl w:val="0"/>
                <w:numId w:val="24"/>
              </w:numPr>
              <w:spacing w:after="240"/>
            </w:pPr>
            <w:r w:rsidRPr="00566F10">
              <w:t>Clear soaked mats and place them in the discard bin</w:t>
            </w:r>
            <w:r w:rsidR="00BC0D00" w:rsidRPr="00566F10">
              <w:t>.</w:t>
            </w:r>
          </w:p>
        </w:tc>
      </w:tr>
    </w:tbl>
    <w:p w14:paraId="41F2151F" w14:textId="77777777" w:rsidR="00BC0D00" w:rsidRDefault="00BC0D00" w:rsidP="00BC0D00">
      <w:pPr>
        <w:pStyle w:val="Spacer"/>
      </w:pPr>
    </w:p>
    <w:tbl>
      <w:tblPr>
        <w:tblStyle w:val="TableGrid"/>
        <w:tblW w:w="8335" w:type="dxa"/>
        <w:jc w:val="center"/>
        <w:tblLayout w:type="fixed"/>
        <w:tblLook w:val="04A0" w:firstRow="1" w:lastRow="0" w:firstColumn="1" w:lastColumn="0" w:noHBand="0" w:noVBand="1"/>
      </w:tblPr>
      <w:tblGrid>
        <w:gridCol w:w="8335"/>
      </w:tblGrid>
      <w:tr w:rsidR="00BC0D00" w:rsidRPr="00247019" w14:paraId="1195DD86" w14:textId="77777777" w:rsidTr="004E01CA">
        <w:trPr>
          <w:cantSplit/>
          <w:jc w:val="center"/>
        </w:trPr>
        <w:tc>
          <w:tcPr>
            <w:tcW w:w="8335" w:type="dxa"/>
            <w:tcBorders>
              <w:top w:val="single" w:sz="4" w:space="0" w:color="auto"/>
              <w:left w:val="single" w:sz="4" w:space="0" w:color="auto"/>
              <w:bottom w:val="single" w:sz="4" w:space="0" w:color="auto"/>
              <w:right w:val="single" w:sz="4" w:space="0" w:color="auto"/>
            </w:tcBorders>
          </w:tcPr>
          <w:p w14:paraId="7F21111D" w14:textId="77777777" w:rsidR="00BC0D00" w:rsidRPr="00247019" w:rsidRDefault="00BC0D00" w:rsidP="004E01CA">
            <w:pPr>
              <w:pStyle w:val="Heading4"/>
            </w:pPr>
            <w:r w:rsidRPr="00247019">
              <w:lastRenderedPageBreak/>
              <w:t>Armed holdup</w:t>
            </w:r>
          </w:p>
          <w:p w14:paraId="0E38A38F" w14:textId="77777777" w:rsidR="006D47DF" w:rsidRPr="00566F10" w:rsidRDefault="006D47DF" w:rsidP="006D47DF">
            <w:pPr>
              <w:pStyle w:val="ListParagraph"/>
              <w:numPr>
                <w:ilvl w:val="0"/>
                <w:numId w:val="25"/>
              </w:numPr>
            </w:pPr>
            <w:r w:rsidRPr="00566F10">
              <w:t>Stay calm.</w:t>
            </w:r>
          </w:p>
          <w:p w14:paraId="2DE76431" w14:textId="77777777" w:rsidR="006D47DF" w:rsidRPr="00566F10" w:rsidRDefault="006D47DF" w:rsidP="006D47DF">
            <w:pPr>
              <w:pStyle w:val="ListParagraph"/>
              <w:numPr>
                <w:ilvl w:val="0"/>
                <w:numId w:val="25"/>
              </w:numPr>
            </w:pPr>
            <w:r w:rsidRPr="00566F10">
              <w:t>Talk in a calm voice.</w:t>
            </w:r>
          </w:p>
          <w:p w14:paraId="20FB6AF8" w14:textId="77777777" w:rsidR="006D47DF" w:rsidRPr="00566F10" w:rsidRDefault="006D47DF" w:rsidP="006D47DF">
            <w:pPr>
              <w:pStyle w:val="ListParagraph"/>
              <w:numPr>
                <w:ilvl w:val="0"/>
                <w:numId w:val="25"/>
              </w:numPr>
            </w:pPr>
            <w:r w:rsidRPr="00566F10">
              <w:t>Don’t argue.</w:t>
            </w:r>
          </w:p>
          <w:p w14:paraId="6843644A" w14:textId="77777777" w:rsidR="006D47DF" w:rsidRPr="00566F10" w:rsidRDefault="006D47DF" w:rsidP="006D47DF">
            <w:pPr>
              <w:pStyle w:val="ListParagraph"/>
              <w:numPr>
                <w:ilvl w:val="0"/>
                <w:numId w:val="25"/>
              </w:numPr>
            </w:pPr>
            <w:r w:rsidRPr="00566F10">
              <w:t>Press hidden alarm.</w:t>
            </w:r>
          </w:p>
          <w:p w14:paraId="7C6B4D8F" w14:textId="77777777" w:rsidR="006D47DF" w:rsidRPr="00566F10" w:rsidRDefault="006D47DF" w:rsidP="006D47DF">
            <w:pPr>
              <w:pStyle w:val="ListParagraph"/>
              <w:numPr>
                <w:ilvl w:val="0"/>
                <w:numId w:val="25"/>
              </w:numPr>
            </w:pPr>
            <w:r w:rsidRPr="00566F10">
              <w:t>Always give them what they want.</w:t>
            </w:r>
          </w:p>
          <w:p w14:paraId="3B8B6F9E" w14:textId="77777777" w:rsidR="006D47DF" w:rsidRPr="00566F10" w:rsidRDefault="006D47DF" w:rsidP="006D47DF">
            <w:pPr>
              <w:pStyle w:val="ListParagraph"/>
              <w:numPr>
                <w:ilvl w:val="0"/>
                <w:numId w:val="25"/>
              </w:numPr>
            </w:pPr>
            <w:r w:rsidRPr="00566F10">
              <w:t>Note as many details as possible about the person.</w:t>
            </w:r>
          </w:p>
          <w:p w14:paraId="241D42BC" w14:textId="6F45E639" w:rsidR="00BC0D00" w:rsidRPr="00247019" w:rsidRDefault="006D47DF" w:rsidP="001B32D1">
            <w:pPr>
              <w:pStyle w:val="ListParagraph"/>
              <w:numPr>
                <w:ilvl w:val="0"/>
                <w:numId w:val="25"/>
              </w:numPr>
              <w:spacing w:after="240"/>
            </w:pPr>
            <w:r w:rsidRPr="00566F10">
              <w:t>Report details to police</w:t>
            </w:r>
            <w:r w:rsidR="00BC0D00" w:rsidRPr="00566F10">
              <w:t>.</w:t>
            </w:r>
          </w:p>
        </w:tc>
      </w:tr>
    </w:tbl>
    <w:p w14:paraId="3D600C23" w14:textId="77777777" w:rsidR="00BC0D00" w:rsidRPr="00566F10" w:rsidRDefault="00BC0D00" w:rsidP="00BC0D00">
      <w:pPr>
        <w:pStyle w:val="Spacer"/>
      </w:pPr>
    </w:p>
    <w:tbl>
      <w:tblPr>
        <w:tblStyle w:val="TableGrid"/>
        <w:tblW w:w="8335" w:type="dxa"/>
        <w:jc w:val="center"/>
        <w:tblLayout w:type="fixed"/>
        <w:tblLook w:val="04A0" w:firstRow="1" w:lastRow="0" w:firstColumn="1" w:lastColumn="0" w:noHBand="0" w:noVBand="1"/>
      </w:tblPr>
      <w:tblGrid>
        <w:gridCol w:w="8335"/>
      </w:tblGrid>
      <w:tr w:rsidR="00BC0D00" w:rsidRPr="00247019" w14:paraId="237813B1" w14:textId="77777777" w:rsidTr="004E01CA">
        <w:trPr>
          <w:cantSplit/>
          <w:jc w:val="center"/>
        </w:trPr>
        <w:tc>
          <w:tcPr>
            <w:tcW w:w="8551" w:type="dxa"/>
          </w:tcPr>
          <w:p w14:paraId="28BE65DF" w14:textId="77777777" w:rsidR="00BC0D00" w:rsidRPr="00247019" w:rsidRDefault="00BC0D00" w:rsidP="004E01CA">
            <w:pPr>
              <w:pStyle w:val="Heading4"/>
            </w:pPr>
            <w:r w:rsidRPr="00247019">
              <w:t xml:space="preserve">ISS </w:t>
            </w:r>
            <w:r>
              <w:t>h</w:t>
            </w:r>
            <w:r w:rsidRPr="00247019">
              <w:t>azard control procedures</w:t>
            </w:r>
          </w:p>
          <w:p w14:paraId="150A4D42" w14:textId="77777777" w:rsidR="006D47DF" w:rsidRPr="00566F10" w:rsidRDefault="006D47DF" w:rsidP="006D47DF">
            <w:r w:rsidRPr="00566F10">
              <w:t>All staff should be made aware of this policy and procedure within several months of commencing work at ISS.</w:t>
            </w:r>
          </w:p>
          <w:p w14:paraId="4742A6EE" w14:textId="77777777" w:rsidR="006D47DF" w:rsidRPr="00566F10" w:rsidRDefault="006D47DF" w:rsidP="006D47DF">
            <w:r w:rsidRPr="00566F10">
              <w:t>New staff should be made aware of any hazards that exist within the workplace</w:t>
            </w:r>
            <w:r>
              <w:t>,</w:t>
            </w:r>
            <w:r w:rsidRPr="00566F10">
              <w:t xml:space="preserve"> and the way ISS manages the potential risk from that hazard.</w:t>
            </w:r>
          </w:p>
          <w:p w14:paraId="630ADD03" w14:textId="77777777" w:rsidR="006D47DF" w:rsidRPr="00566F10" w:rsidRDefault="006D47DF" w:rsidP="006D47DF">
            <w:r w:rsidRPr="00566F10">
              <w:t>It is expected that each staff member will report and act upon potential workplace hazards.</w:t>
            </w:r>
          </w:p>
          <w:p w14:paraId="32CDB327" w14:textId="77777777" w:rsidR="006D47DF" w:rsidRPr="00566F10" w:rsidRDefault="006D47DF" w:rsidP="006D47DF">
            <w:r w:rsidRPr="00566F10">
              <w:t>Process for identification of new hazard:</w:t>
            </w:r>
          </w:p>
          <w:p w14:paraId="185EAAB3" w14:textId="77777777" w:rsidR="006D47DF" w:rsidRPr="00566F10" w:rsidRDefault="006D47DF" w:rsidP="006D47DF">
            <w:pPr>
              <w:pStyle w:val="ListParagraph"/>
              <w:numPr>
                <w:ilvl w:val="0"/>
                <w:numId w:val="26"/>
              </w:numPr>
            </w:pPr>
            <w:r w:rsidRPr="00566F10">
              <w:t>Identify hazard.</w:t>
            </w:r>
          </w:p>
          <w:p w14:paraId="02C74C1B" w14:textId="77777777" w:rsidR="006D47DF" w:rsidRPr="00566F10" w:rsidRDefault="006D47DF" w:rsidP="006D47DF">
            <w:pPr>
              <w:pStyle w:val="ListParagraph"/>
              <w:numPr>
                <w:ilvl w:val="0"/>
                <w:numId w:val="26"/>
              </w:numPr>
            </w:pPr>
            <w:r w:rsidRPr="00566F10">
              <w:t>Clear area.</w:t>
            </w:r>
          </w:p>
          <w:p w14:paraId="32BF4854" w14:textId="77777777" w:rsidR="006D47DF" w:rsidRPr="00566F10" w:rsidRDefault="006D47DF" w:rsidP="006D47DF">
            <w:pPr>
              <w:pStyle w:val="ListParagraph"/>
              <w:numPr>
                <w:ilvl w:val="0"/>
                <w:numId w:val="26"/>
              </w:numPr>
            </w:pPr>
            <w:r w:rsidRPr="00566F10">
              <w:t>Partition the hazard.</w:t>
            </w:r>
          </w:p>
          <w:p w14:paraId="6F4691E9" w14:textId="77777777" w:rsidR="006D47DF" w:rsidRPr="00566F10" w:rsidRDefault="006D47DF" w:rsidP="006D47DF">
            <w:pPr>
              <w:pStyle w:val="ListParagraph"/>
              <w:numPr>
                <w:ilvl w:val="0"/>
                <w:numId w:val="26"/>
              </w:numPr>
            </w:pPr>
            <w:r w:rsidRPr="00566F10">
              <w:t>Clear hazard if safe to do so.</w:t>
            </w:r>
          </w:p>
          <w:p w14:paraId="01588EDC" w14:textId="77777777" w:rsidR="006D47DF" w:rsidRPr="00566F10" w:rsidRDefault="006D47DF" w:rsidP="006D47DF">
            <w:pPr>
              <w:pStyle w:val="ListParagraph"/>
              <w:numPr>
                <w:ilvl w:val="0"/>
                <w:numId w:val="26"/>
              </w:numPr>
            </w:pPr>
            <w:r w:rsidRPr="00566F10">
              <w:t>Report hazard to owner or manager.</w:t>
            </w:r>
          </w:p>
          <w:p w14:paraId="0E63BDE1" w14:textId="3D6D4119" w:rsidR="00BC0D00" w:rsidRPr="00247019" w:rsidRDefault="006D47DF" w:rsidP="001B32D1">
            <w:pPr>
              <w:pStyle w:val="ListParagraph"/>
              <w:numPr>
                <w:ilvl w:val="0"/>
                <w:numId w:val="26"/>
              </w:numPr>
              <w:spacing w:after="240"/>
            </w:pPr>
            <w:r w:rsidRPr="00566F10">
              <w:t>Complete all documentation</w:t>
            </w:r>
            <w:r w:rsidR="00BC0D00" w:rsidRPr="00566F10">
              <w:t>.</w:t>
            </w:r>
          </w:p>
        </w:tc>
      </w:tr>
    </w:tbl>
    <w:p w14:paraId="5098348F" w14:textId="77777777" w:rsidR="00BC0D00" w:rsidRPr="00566F10" w:rsidRDefault="00BC0D00" w:rsidP="00BC0D00">
      <w:pPr>
        <w:pStyle w:val="Spacer"/>
      </w:pPr>
    </w:p>
    <w:tbl>
      <w:tblPr>
        <w:tblStyle w:val="TableGrid"/>
        <w:tblW w:w="8335" w:type="dxa"/>
        <w:jc w:val="center"/>
        <w:tblLayout w:type="fixed"/>
        <w:tblLook w:val="04A0" w:firstRow="1" w:lastRow="0" w:firstColumn="1" w:lastColumn="0" w:noHBand="0" w:noVBand="1"/>
      </w:tblPr>
      <w:tblGrid>
        <w:gridCol w:w="8335"/>
      </w:tblGrid>
      <w:tr w:rsidR="00BC0D00" w:rsidRPr="00247019" w14:paraId="717B3DCF" w14:textId="77777777" w:rsidTr="004E01CA">
        <w:trPr>
          <w:cantSplit/>
          <w:jc w:val="center"/>
        </w:trPr>
        <w:tc>
          <w:tcPr>
            <w:tcW w:w="8335" w:type="dxa"/>
            <w:tcBorders>
              <w:top w:val="single" w:sz="4" w:space="0" w:color="auto"/>
              <w:left w:val="single" w:sz="4" w:space="0" w:color="auto"/>
              <w:bottom w:val="single" w:sz="4" w:space="0" w:color="auto"/>
              <w:right w:val="single" w:sz="4" w:space="0" w:color="auto"/>
            </w:tcBorders>
          </w:tcPr>
          <w:p w14:paraId="7A2521D2" w14:textId="77777777" w:rsidR="00BC0D00" w:rsidRPr="00247019" w:rsidRDefault="00BC0D00" w:rsidP="004E01CA">
            <w:pPr>
              <w:pStyle w:val="Heading4"/>
              <w:keepNext w:val="0"/>
            </w:pPr>
            <w:r>
              <w:lastRenderedPageBreak/>
              <w:t>ISS s</w:t>
            </w:r>
            <w:r w:rsidRPr="00247019">
              <w:t xml:space="preserve">afe </w:t>
            </w:r>
            <w:r>
              <w:t>fuel h</w:t>
            </w:r>
            <w:r w:rsidRPr="00247019">
              <w:t>andling – Instructions for customers</w:t>
            </w:r>
          </w:p>
          <w:p w14:paraId="3FC12DEA" w14:textId="77777777" w:rsidR="006D47DF" w:rsidRPr="00247019" w:rsidRDefault="006D47DF" w:rsidP="006D47DF">
            <w:r w:rsidRPr="00BC7601">
              <w:rPr>
                <w:b/>
              </w:rPr>
              <w:t>Car</w:t>
            </w:r>
            <w:r w:rsidRPr="00247019">
              <w:t xml:space="preserve"> </w:t>
            </w:r>
            <w:r w:rsidRPr="00BC7601">
              <w:rPr>
                <w:b/>
              </w:rPr>
              <w:t>engines</w:t>
            </w:r>
            <w:r w:rsidRPr="00247019">
              <w:t xml:space="preserve"> – By law you must switch off your engine before and during refuelling.</w:t>
            </w:r>
          </w:p>
          <w:p w14:paraId="710B4365" w14:textId="77777777" w:rsidR="006D47DF" w:rsidRPr="00247019" w:rsidRDefault="006D47DF" w:rsidP="006D47DF">
            <w:r w:rsidRPr="00BC7601">
              <w:rPr>
                <w:b/>
              </w:rPr>
              <w:t>Refuelling petrol vehicles</w:t>
            </w:r>
            <w:r w:rsidRPr="00247019">
              <w:t xml:space="preserve"> – Take care</w:t>
            </w:r>
            <w:r>
              <w:t>;</w:t>
            </w:r>
            <w:r w:rsidRPr="00247019">
              <w:t xml:space="preserve"> static discharge from clothing may ignite vapours.</w:t>
            </w:r>
          </w:p>
          <w:p w14:paraId="582579BE" w14:textId="77777777" w:rsidR="006D47DF" w:rsidRPr="00247019" w:rsidRDefault="006D47DF" w:rsidP="006D47DF">
            <w:r w:rsidRPr="00BC7601">
              <w:rPr>
                <w:b/>
              </w:rPr>
              <w:t>Mobile</w:t>
            </w:r>
            <w:r w:rsidRPr="00247019">
              <w:t xml:space="preserve"> </w:t>
            </w:r>
            <w:r w:rsidRPr="00BC7601">
              <w:rPr>
                <w:b/>
              </w:rPr>
              <w:t>phones</w:t>
            </w:r>
            <w:r w:rsidRPr="00247019">
              <w:t xml:space="preserve"> – Dropping a mobile phone can cause sparks, which may ignite vapours. Using a mobile phone while refuelling can cause a lapse in concentration.</w:t>
            </w:r>
          </w:p>
          <w:p w14:paraId="30BC5833" w14:textId="77777777" w:rsidR="006D47DF" w:rsidRPr="00247019" w:rsidRDefault="006D47DF" w:rsidP="006D47DF">
            <w:r w:rsidRPr="00BC7601">
              <w:rPr>
                <w:b/>
              </w:rPr>
              <w:t>Smoking</w:t>
            </w:r>
            <w:r w:rsidRPr="00247019">
              <w:t xml:space="preserve"> – By law, you and your passengers are required to extinguish your cigarettes.</w:t>
            </w:r>
          </w:p>
          <w:p w14:paraId="44905EC4" w14:textId="77777777" w:rsidR="006D47DF" w:rsidRPr="00247019" w:rsidRDefault="006D47DF" w:rsidP="006D47DF">
            <w:r w:rsidRPr="00BC7601">
              <w:rPr>
                <w:b/>
              </w:rPr>
              <w:t>Children</w:t>
            </w:r>
            <w:r w:rsidRPr="00247019">
              <w:t xml:space="preserve"> – ONLY adults (15 years or older) are permitted to fill fuel tanks. </w:t>
            </w:r>
          </w:p>
          <w:p w14:paraId="71904E8E" w14:textId="77777777" w:rsidR="006D47DF" w:rsidRPr="00247019" w:rsidRDefault="006D47DF" w:rsidP="006D47DF">
            <w:r w:rsidRPr="00BC7601">
              <w:rPr>
                <w:b/>
              </w:rPr>
              <w:t>Motorcycles</w:t>
            </w:r>
            <w:r w:rsidRPr="00247019">
              <w:t xml:space="preserve"> – Always dismount your motorcycle prior to and during refuelling.</w:t>
            </w:r>
          </w:p>
          <w:p w14:paraId="4822971F" w14:textId="77777777" w:rsidR="006D47DF" w:rsidRPr="00247019" w:rsidRDefault="006D47DF" w:rsidP="006D47DF">
            <w:r w:rsidRPr="00BC7601">
              <w:rPr>
                <w:b/>
              </w:rPr>
              <w:t>Autogas (LPG)</w:t>
            </w:r>
            <w:r w:rsidRPr="00247019">
              <w:t xml:space="preserve"> – If you detect an LPG leak</w:t>
            </w:r>
            <w:r>
              <w:t>,</w:t>
            </w:r>
            <w:r w:rsidRPr="00247019">
              <w:t xml:space="preserve"> press the emergency stop button and advise staff immediately.</w:t>
            </w:r>
          </w:p>
          <w:p w14:paraId="720C4BB6" w14:textId="77777777" w:rsidR="006D47DF" w:rsidRPr="00247019" w:rsidRDefault="006D47DF" w:rsidP="006D47DF">
            <w:r w:rsidRPr="00BC7601">
              <w:rPr>
                <w:b/>
              </w:rPr>
              <w:t>Caravans and food vans</w:t>
            </w:r>
            <w:r w:rsidRPr="00247019">
              <w:t xml:space="preserve"> – By law</w:t>
            </w:r>
            <w:r>
              <w:t>,</w:t>
            </w:r>
            <w:r w:rsidRPr="00247019">
              <w:t xml:space="preserve"> you are required to extinguish all pilot lights.</w:t>
            </w:r>
          </w:p>
          <w:p w14:paraId="5CC181F2" w14:textId="77777777" w:rsidR="006D47DF" w:rsidRPr="00247019" w:rsidRDefault="006D47DF" w:rsidP="006D47DF">
            <w:r w:rsidRPr="00BC7601">
              <w:rPr>
                <w:b/>
              </w:rPr>
              <w:t xml:space="preserve">Filling containers </w:t>
            </w:r>
            <w:r w:rsidRPr="00247019">
              <w:t>– Fill only properly labelled containers which have been stamped to say they are approved to carry flammable liquids.</w:t>
            </w:r>
          </w:p>
          <w:p w14:paraId="137371BC" w14:textId="58D5A0DB" w:rsidR="00BC0D00" w:rsidRPr="00247019" w:rsidRDefault="006D47DF" w:rsidP="006D47DF">
            <w:r w:rsidRPr="00BC7601">
              <w:rPr>
                <w:b/>
              </w:rPr>
              <w:t>Safe fuel handling</w:t>
            </w:r>
            <w:r w:rsidRPr="00247019">
              <w:t xml:space="preserve"> – Please be careful when handling </w:t>
            </w:r>
            <w:r>
              <w:t>or storing fuel for any purpose.</w:t>
            </w:r>
          </w:p>
          <w:p w14:paraId="3EA5679D" w14:textId="77777777" w:rsidR="006D47DF" w:rsidRPr="00BC7601" w:rsidRDefault="006D47DF" w:rsidP="006D47DF">
            <w:pPr>
              <w:pStyle w:val="ListParagraph"/>
              <w:numPr>
                <w:ilvl w:val="0"/>
                <w:numId w:val="27"/>
              </w:numPr>
            </w:pPr>
            <w:r w:rsidRPr="00BC7601">
              <w:t>Contact with fuel can burn or irritate skin and eyes.</w:t>
            </w:r>
          </w:p>
          <w:p w14:paraId="6A84C3B4" w14:textId="77777777" w:rsidR="006D47DF" w:rsidRPr="00BC7601" w:rsidRDefault="006D47DF" w:rsidP="006D47DF">
            <w:pPr>
              <w:pStyle w:val="ListParagraph"/>
              <w:numPr>
                <w:ilvl w:val="0"/>
                <w:numId w:val="27"/>
              </w:numPr>
            </w:pPr>
            <w:r w:rsidRPr="00BC7601">
              <w:t>If your clothing is splashed with fuel, saturate the area with water.</w:t>
            </w:r>
          </w:p>
          <w:p w14:paraId="0254D026" w14:textId="77777777" w:rsidR="006D47DF" w:rsidRPr="00BC7601" w:rsidRDefault="006D47DF" w:rsidP="006D47DF">
            <w:pPr>
              <w:pStyle w:val="ListParagraph"/>
              <w:numPr>
                <w:ilvl w:val="0"/>
                <w:numId w:val="27"/>
              </w:numPr>
            </w:pPr>
            <w:r w:rsidRPr="00BC7601">
              <w:t>If fuel splashes on your skin, wash immediately with soap and water.</w:t>
            </w:r>
          </w:p>
          <w:p w14:paraId="0AC1E9AC" w14:textId="77777777" w:rsidR="006D47DF" w:rsidRPr="00BC7601" w:rsidRDefault="006D47DF" w:rsidP="006D47DF">
            <w:pPr>
              <w:pStyle w:val="ListParagraph"/>
              <w:numPr>
                <w:ilvl w:val="0"/>
                <w:numId w:val="27"/>
              </w:numPr>
            </w:pPr>
            <w:r w:rsidRPr="00BC7601">
              <w:t>Prolonged exposure to vapours can adversely affect health.</w:t>
            </w:r>
          </w:p>
          <w:p w14:paraId="4C2E10E0" w14:textId="77777777" w:rsidR="006D47DF" w:rsidRPr="00BC7601" w:rsidRDefault="006D47DF" w:rsidP="006D47DF">
            <w:pPr>
              <w:pStyle w:val="ListParagraph"/>
              <w:numPr>
                <w:ilvl w:val="0"/>
                <w:numId w:val="27"/>
              </w:numPr>
            </w:pPr>
            <w:r w:rsidRPr="00BC7601">
              <w:t xml:space="preserve">Always label and store fuel </w:t>
            </w:r>
            <w:r>
              <w:t>in a cool, well-</w:t>
            </w:r>
            <w:r w:rsidRPr="00BC7601">
              <w:t>ventilated location out of children’s reach.</w:t>
            </w:r>
          </w:p>
          <w:p w14:paraId="1E4A4459" w14:textId="77777777" w:rsidR="006D47DF" w:rsidRPr="00BC7601" w:rsidRDefault="006D47DF" w:rsidP="006D47DF">
            <w:pPr>
              <w:pStyle w:val="ListParagraph"/>
              <w:numPr>
                <w:ilvl w:val="0"/>
                <w:numId w:val="27"/>
              </w:numPr>
            </w:pPr>
            <w:r w:rsidRPr="00BC7601">
              <w:t>It is illegal to pour fuel into drains or sumps.</w:t>
            </w:r>
          </w:p>
          <w:p w14:paraId="222CD2DD" w14:textId="77777777" w:rsidR="006D47DF" w:rsidRPr="00247019" w:rsidRDefault="006D47DF" w:rsidP="006D47DF">
            <w:pPr>
              <w:pStyle w:val="Heading4"/>
              <w:keepNext w:val="0"/>
            </w:pPr>
            <w:r w:rsidRPr="00247019">
              <w:t xml:space="preserve">Prevention of static electricity </w:t>
            </w:r>
          </w:p>
          <w:p w14:paraId="2CA23B88" w14:textId="77777777" w:rsidR="006D47DF" w:rsidRPr="00BC7601" w:rsidRDefault="006D47DF" w:rsidP="006D47DF">
            <w:pPr>
              <w:pStyle w:val="ListParagraph"/>
              <w:numPr>
                <w:ilvl w:val="0"/>
                <w:numId w:val="28"/>
              </w:numPr>
            </w:pPr>
            <w:r w:rsidRPr="00BC7601">
              <w:t>Discharge static electricity (e.g. by touching metal parts of your vehicle) before refuelling.</w:t>
            </w:r>
          </w:p>
          <w:p w14:paraId="66D2A2AD" w14:textId="77777777" w:rsidR="006D47DF" w:rsidRPr="00BC7601" w:rsidRDefault="006D47DF" w:rsidP="006D47DF">
            <w:pPr>
              <w:pStyle w:val="ListParagraph"/>
              <w:numPr>
                <w:ilvl w:val="0"/>
                <w:numId w:val="28"/>
              </w:numPr>
            </w:pPr>
            <w:r w:rsidRPr="00BC7601">
              <w:t>Do not re-enter your vehicle during refuelling – stay outside.</w:t>
            </w:r>
          </w:p>
          <w:p w14:paraId="39B7B19F" w14:textId="77777777" w:rsidR="006D47DF" w:rsidRPr="00247019" w:rsidRDefault="006D47DF" w:rsidP="006D47DF">
            <w:pPr>
              <w:pStyle w:val="Heading4"/>
              <w:keepNext w:val="0"/>
            </w:pPr>
            <w:r w:rsidRPr="00247019">
              <w:t>Driveway safety</w:t>
            </w:r>
          </w:p>
          <w:p w14:paraId="5725F461" w14:textId="77777777" w:rsidR="006D47DF" w:rsidRPr="00BC7601" w:rsidRDefault="006D47DF" w:rsidP="006D47DF">
            <w:pPr>
              <w:pStyle w:val="ListParagraph"/>
              <w:numPr>
                <w:ilvl w:val="0"/>
                <w:numId w:val="28"/>
              </w:numPr>
            </w:pPr>
            <w:r w:rsidRPr="00BC7601">
              <w:t>Start your engine and move your vehicle only AFTER refuelling is completed and the nozzle has been returned to the pump.</w:t>
            </w:r>
          </w:p>
          <w:p w14:paraId="661D2259" w14:textId="77777777" w:rsidR="006D47DF" w:rsidRPr="00BC7601" w:rsidRDefault="006D47DF" w:rsidP="006D47DF">
            <w:pPr>
              <w:pStyle w:val="ListParagraph"/>
              <w:numPr>
                <w:ilvl w:val="0"/>
                <w:numId w:val="28"/>
              </w:numPr>
            </w:pPr>
            <w:r w:rsidRPr="00BC7601">
              <w:t>Pull-away of hose and nozzle may hurt people around you, damage your car, lead to fuel leakage and possibly cause a fire.</w:t>
            </w:r>
          </w:p>
          <w:p w14:paraId="7DE2664B" w14:textId="06BBACDE" w:rsidR="00BC0D00" w:rsidRPr="00247019" w:rsidRDefault="006D47DF" w:rsidP="001B32D1">
            <w:pPr>
              <w:pStyle w:val="ListParagraph"/>
              <w:numPr>
                <w:ilvl w:val="0"/>
                <w:numId w:val="28"/>
              </w:numPr>
              <w:spacing w:after="240"/>
            </w:pPr>
            <w:r w:rsidRPr="00BC7601">
              <w:t>Service station driveways are busy places. Reduce speed and be aware of moving vehicles and pedestrians</w:t>
            </w:r>
            <w:r w:rsidR="00BC0D00" w:rsidRPr="00BC7601">
              <w:t>.</w:t>
            </w:r>
          </w:p>
        </w:tc>
      </w:tr>
    </w:tbl>
    <w:p w14:paraId="1FFF2410" w14:textId="77777777" w:rsidR="00637043" w:rsidRPr="00482E6E" w:rsidRDefault="00637043" w:rsidP="00EE7630">
      <w:pPr>
        <w:spacing w:before="240"/>
      </w:pPr>
    </w:p>
    <w:sectPr w:rsidR="00637043" w:rsidRPr="00482E6E" w:rsidSect="005D025F">
      <w:headerReference w:type="default" r:id="rId12"/>
      <w:footerReference w:type="default" r:id="rId13"/>
      <w:pgSz w:w="11907" w:h="16839" w:code="9"/>
      <w:pgMar w:top="1559" w:right="1786" w:bottom="1134" w:left="1786" w:header="709" w:footer="3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524D9E" w14:textId="77777777" w:rsidR="00C45AC8" w:rsidRDefault="00C45AC8" w:rsidP="003F2865">
      <w:pPr>
        <w:pStyle w:val="Heading3"/>
      </w:pPr>
      <w:r>
        <w:separator/>
      </w:r>
    </w:p>
    <w:p w14:paraId="2078A807" w14:textId="77777777" w:rsidR="00C45AC8" w:rsidRDefault="00C45AC8"/>
  </w:endnote>
  <w:endnote w:type="continuationSeparator" w:id="0">
    <w:p w14:paraId="65B4A973" w14:textId="77777777" w:rsidR="00C45AC8" w:rsidRDefault="00C45AC8" w:rsidP="003F2865">
      <w:pPr>
        <w:pStyle w:val="Heading3"/>
      </w:pPr>
      <w:r>
        <w:continuationSeparator/>
      </w:r>
    </w:p>
    <w:p w14:paraId="5ED5943E" w14:textId="77777777" w:rsidR="00C45AC8" w:rsidRDefault="00C45A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ranklin Gothic Book">
    <w:panose1 w:val="020B05030201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w:charset w:val="00"/>
    <w:family w:val="auto"/>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0BE349" w14:textId="77777777" w:rsidR="00C45AC8" w:rsidRDefault="00C45AC8" w:rsidP="00DF0D7D">
    <w:pPr>
      <w:pStyle w:val="Footer"/>
    </w:pPr>
    <w:r w:rsidRPr="00DF0D7D">
      <w:t>© 201</w:t>
    </w:r>
    <w:r>
      <w:t xml:space="preserve">5 </w:t>
    </w:r>
    <w:r w:rsidRPr="00DF0D7D">
      <w:t xml:space="preserve">Innovation and Business Industry Skills Council Ltd </w:t>
    </w:r>
    <w:r w:rsidRPr="00DF0D7D">
      <w:tab/>
    </w:r>
    <w:r>
      <w:t>1</w:t>
    </w:r>
    <w:r>
      <w:rPr>
        <w:vertAlign w:val="superscript"/>
      </w:rPr>
      <w:t>st</w:t>
    </w:r>
    <w:r>
      <w:t xml:space="preserve"> edition version: 1</w:t>
    </w:r>
  </w:p>
  <w:p w14:paraId="6C1B167F" w14:textId="77777777" w:rsidR="00C45AC8" w:rsidRPr="00DF0D7D" w:rsidRDefault="00C45AC8" w:rsidP="00DF0D7D">
    <w:pPr>
      <w:pStyle w:val="Footer"/>
    </w:pPr>
    <w:r>
      <w:tab/>
      <w:t>P</w:t>
    </w:r>
    <w:r w:rsidRPr="00DF0D7D">
      <w:t xml:space="preserve">age </w:t>
    </w:r>
    <w:r>
      <w:fldChar w:fldCharType="begin"/>
    </w:r>
    <w:r>
      <w:instrText xml:space="preserve"> PAGE </w:instrText>
    </w:r>
    <w:r>
      <w:fldChar w:fldCharType="separate"/>
    </w:r>
    <w:r w:rsidR="00493E2A">
      <w:rPr>
        <w:noProof/>
      </w:rPr>
      <w:t>1</w:t>
    </w:r>
    <w:r>
      <w:rPr>
        <w:noProof/>
      </w:rPr>
      <w:fldChar w:fldCharType="end"/>
    </w:r>
    <w:r w:rsidRPr="00DF0D7D">
      <w:t xml:space="preserve"> of </w:t>
    </w:r>
    <w:r w:rsidRPr="00DF0D7D">
      <w:rPr>
        <w:rStyle w:val="PageNumber"/>
        <w:sz w:val="18"/>
      </w:rPr>
      <w:fldChar w:fldCharType="begin"/>
    </w:r>
    <w:r w:rsidRPr="00DF0D7D">
      <w:rPr>
        <w:rStyle w:val="PageNumber"/>
        <w:sz w:val="18"/>
      </w:rPr>
      <w:instrText xml:space="preserve"> NUMPAGES </w:instrText>
    </w:r>
    <w:r w:rsidRPr="00DF0D7D">
      <w:rPr>
        <w:rStyle w:val="PageNumber"/>
        <w:sz w:val="18"/>
      </w:rPr>
      <w:fldChar w:fldCharType="separate"/>
    </w:r>
    <w:r w:rsidR="00493E2A">
      <w:rPr>
        <w:rStyle w:val="PageNumber"/>
        <w:noProof/>
        <w:sz w:val="18"/>
      </w:rPr>
      <w:t>18</w:t>
    </w:r>
    <w:r w:rsidRPr="00DF0D7D">
      <w:rPr>
        <w:rStyle w:val="PageNumbe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CB30CE" w14:textId="77777777" w:rsidR="00C45AC8" w:rsidRDefault="00C45AC8" w:rsidP="00BC0D00">
    <w:pPr>
      <w:pStyle w:val="Footer"/>
      <w:tabs>
        <w:tab w:val="clear" w:pos="8335"/>
      </w:tabs>
    </w:pPr>
    <w:r w:rsidRPr="00DF0D7D">
      <w:t>© 201</w:t>
    </w:r>
    <w:r>
      <w:t xml:space="preserve">5 </w:t>
    </w:r>
    <w:r w:rsidRPr="00DF0D7D">
      <w:t xml:space="preserve">Innovation and Business Industry Skills Council Ltd </w:t>
    </w:r>
    <w:r w:rsidRPr="00DF0D7D">
      <w:tab/>
    </w:r>
    <w:r>
      <w:t>1</w:t>
    </w:r>
    <w:r>
      <w:rPr>
        <w:vertAlign w:val="superscript"/>
      </w:rPr>
      <w:t>st</w:t>
    </w:r>
    <w:r>
      <w:t xml:space="preserve"> edition version: 1</w:t>
    </w:r>
  </w:p>
  <w:p w14:paraId="0E1BEE29" w14:textId="77777777" w:rsidR="00C45AC8" w:rsidRPr="00DF0D7D" w:rsidRDefault="00C45AC8" w:rsidP="00BC0D00">
    <w:pPr>
      <w:pStyle w:val="Footer"/>
      <w:tabs>
        <w:tab w:val="clear" w:pos="8335"/>
      </w:tabs>
    </w:pPr>
    <w:r>
      <w:tab/>
      <w:t>P</w:t>
    </w:r>
    <w:r w:rsidRPr="00DF0D7D">
      <w:t xml:space="preserve">age </w:t>
    </w:r>
    <w:r>
      <w:fldChar w:fldCharType="begin"/>
    </w:r>
    <w:r>
      <w:instrText xml:space="preserve"> PAGE </w:instrText>
    </w:r>
    <w:r>
      <w:fldChar w:fldCharType="separate"/>
    </w:r>
    <w:r w:rsidR="00493E2A">
      <w:rPr>
        <w:noProof/>
      </w:rPr>
      <w:t>7</w:t>
    </w:r>
    <w:r>
      <w:rPr>
        <w:noProof/>
      </w:rPr>
      <w:fldChar w:fldCharType="end"/>
    </w:r>
    <w:r w:rsidRPr="00DF0D7D">
      <w:t xml:space="preserve"> of </w:t>
    </w:r>
    <w:r w:rsidRPr="00DF0D7D">
      <w:rPr>
        <w:rStyle w:val="PageNumber"/>
        <w:sz w:val="18"/>
      </w:rPr>
      <w:fldChar w:fldCharType="begin"/>
    </w:r>
    <w:r w:rsidRPr="00DF0D7D">
      <w:rPr>
        <w:rStyle w:val="PageNumber"/>
        <w:sz w:val="18"/>
      </w:rPr>
      <w:instrText xml:space="preserve"> NUMPAGES </w:instrText>
    </w:r>
    <w:r w:rsidRPr="00DF0D7D">
      <w:rPr>
        <w:rStyle w:val="PageNumber"/>
        <w:sz w:val="18"/>
      </w:rPr>
      <w:fldChar w:fldCharType="separate"/>
    </w:r>
    <w:r w:rsidR="00493E2A">
      <w:rPr>
        <w:rStyle w:val="PageNumber"/>
        <w:noProof/>
        <w:sz w:val="18"/>
      </w:rPr>
      <w:t>18</w:t>
    </w:r>
    <w:r w:rsidRPr="00DF0D7D">
      <w:rPr>
        <w:rStyle w:val="PageNumber"/>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3A349B" w14:textId="77777777" w:rsidR="00C45AC8" w:rsidRDefault="00C45AC8" w:rsidP="00DF0D7D">
    <w:pPr>
      <w:pStyle w:val="Footer"/>
    </w:pPr>
    <w:r w:rsidRPr="00DF0D7D">
      <w:t>© 201</w:t>
    </w:r>
    <w:r>
      <w:t xml:space="preserve">5 </w:t>
    </w:r>
    <w:r w:rsidRPr="00DF0D7D">
      <w:t xml:space="preserve">Innovation and Business Industry Skills Council Ltd </w:t>
    </w:r>
    <w:r w:rsidRPr="00DF0D7D">
      <w:tab/>
    </w:r>
    <w:r>
      <w:t>1</w:t>
    </w:r>
    <w:r>
      <w:rPr>
        <w:vertAlign w:val="superscript"/>
      </w:rPr>
      <w:t>st</w:t>
    </w:r>
    <w:r>
      <w:t xml:space="preserve"> edition version: 1</w:t>
    </w:r>
  </w:p>
  <w:p w14:paraId="3100BCBB" w14:textId="77777777" w:rsidR="00C45AC8" w:rsidRPr="00DF0D7D" w:rsidRDefault="00C45AC8" w:rsidP="00DF0D7D">
    <w:pPr>
      <w:pStyle w:val="Footer"/>
    </w:pPr>
    <w:r>
      <w:tab/>
      <w:t>P</w:t>
    </w:r>
    <w:r w:rsidRPr="00DF0D7D">
      <w:t xml:space="preserve">age </w:t>
    </w:r>
    <w:r>
      <w:fldChar w:fldCharType="begin"/>
    </w:r>
    <w:r>
      <w:instrText xml:space="preserve"> PAGE </w:instrText>
    </w:r>
    <w:r>
      <w:fldChar w:fldCharType="separate"/>
    </w:r>
    <w:r w:rsidR="00493E2A">
      <w:rPr>
        <w:noProof/>
      </w:rPr>
      <w:t>18</w:t>
    </w:r>
    <w:r>
      <w:rPr>
        <w:noProof/>
      </w:rPr>
      <w:fldChar w:fldCharType="end"/>
    </w:r>
    <w:r w:rsidRPr="00DF0D7D">
      <w:t xml:space="preserve"> of </w:t>
    </w:r>
    <w:r w:rsidRPr="00DF0D7D">
      <w:rPr>
        <w:rStyle w:val="PageNumber"/>
        <w:sz w:val="18"/>
      </w:rPr>
      <w:fldChar w:fldCharType="begin"/>
    </w:r>
    <w:r w:rsidRPr="00DF0D7D">
      <w:rPr>
        <w:rStyle w:val="PageNumber"/>
        <w:sz w:val="18"/>
      </w:rPr>
      <w:instrText xml:space="preserve"> NUMPAGES </w:instrText>
    </w:r>
    <w:r w:rsidRPr="00DF0D7D">
      <w:rPr>
        <w:rStyle w:val="PageNumber"/>
        <w:sz w:val="18"/>
      </w:rPr>
      <w:fldChar w:fldCharType="separate"/>
    </w:r>
    <w:r w:rsidR="00493E2A">
      <w:rPr>
        <w:rStyle w:val="PageNumber"/>
        <w:noProof/>
        <w:sz w:val="18"/>
      </w:rPr>
      <w:t>18</w:t>
    </w:r>
    <w:r w:rsidRPr="00DF0D7D">
      <w:rPr>
        <w:rStyle w:val="PageNumber"/>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174904" w14:textId="77777777" w:rsidR="00C45AC8" w:rsidRDefault="00C45AC8" w:rsidP="003F2865">
      <w:pPr>
        <w:pStyle w:val="Heading3"/>
      </w:pPr>
      <w:r>
        <w:separator/>
      </w:r>
    </w:p>
    <w:p w14:paraId="0A58D1B5" w14:textId="77777777" w:rsidR="00C45AC8" w:rsidRDefault="00C45AC8"/>
  </w:footnote>
  <w:footnote w:type="continuationSeparator" w:id="0">
    <w:p w14:paraId="044CD913" w14:textId="77777777" w:rsidR="00C45AC8" w:rsidRDefault="00C45AC8" w:rsidP="003F2865">
      <w:pPr>
        <w:pStyle w:val="Heading3"/>
      </w:pPr>
      <w:r>
        <w:continuationSeparator/>
      </w:r>
    </w:p>
    <w:p w14:paraId="133054A5" w14:textId="77777777" w:rsidR="00C45AC8" w:rsidRDefault="00C45AC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513608" w14:textId="6D5BCFC9" w:rsidR="00C45AC8" w:rsidRPr="001B32D1" w:rsidRDefault="00C45AC8" w:rsidP="00DF0D7D">
    <w:pPr>
      <w:pStyle w:val="Header"/>
      <w:rPr>
        <w:sz w:val="20"/>
      </w:rPr>
    </w:pPr>
    <w:r w:rsidRPr="001B32D1">
      <w:rPr>
        <w:sz w:val="20"/>
      </w:rPr>
      <w:t>Assessment Task 3</w:t>
    </w:r>
    <w:r w:rsidR="001B32D1" w:rsidRPr="001B32D1">
      <w:rPr>
        <w:sz w:val="20"/>
      </w:rPr>
      <w:tab/>
    </w:r>
    <w:r w:rsidRPr="001B32D1">
      <w:rPr>
        <w:sz w:val="20"/>
      </w:rPr>
      <w:t>BSBWHS605 Develop, implement and maintain WHS management systems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4BC3B" w14:textId="77777777" w:rsidR="001B32D1" w:rsidRPr="001B32D1" w:rsidRDefault="001B32D1" w:rsidP="001B32D1">
    <w:pPr>
      <w:pStyle w:val="Header"/>
      <w:tabs>
        <w:tab w:val="clear" w:pos="8335"/>
      </w:tabs>
      <w:rPr>
        <w:sz w:val="20"/>
      </w:rPr>
    </w:pPr>
    <w:r w:rsidRPr="001B32D1">
      <w:rPr>
        <w:sz w:val="20"/>
      </w:rPr>
      <w:t>Assessment Task 3</w:t>
    </w:r>
    <w:r w:rsidRPr="001B32D1">
      <w:rPr>
        <w:sz w:val="20"/>
      </w:rPr>
      <w:tab/>
      <w:t>BSBWHS605 Develop, implement and maintain WHS management systems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C5E1A2" w14:textId="77777777" w:rsidR="001B32D1" w:rsidRPr="001B32D1" w:rsidRDefault="001B32D1" w:rsidP="00DF0D7D">
    <w:pPr>
      <w:pStyle w:val="Header"/>
      <w:rPr>
        <w:sz w:val="20"/>
      </w:rPr>
    </w:pPr>
    <w:r w:rsidRPr="001B32D1">
      <w:rPr>
        <w:sz w:val="20"/>
      </w:rPr>
      <w:t>Assessment Task 3</w:t>
    </w:r>
    <w:r w:rsidRPr="001B32D1">
      <w:rPr>
        <w:sz w:val="20"/>
      </w:rPr>
      <w:tab/>
      <w:t>BSBWHS605 Develop, implement and maintain WHS management systems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EB444DB0"/>
    <w:lvl w:ilvl="0">
      <w:start w:val="1"/>
      <w:numFmt w:val="decimal"/>
      <w:pStyle w:val="ListNumber"/>
      <w:lvlText w:val="%1."/>
      <w:lvlJc w:val="left"/>
      <w:pPr>
        <w:tabs>
          <w:tab w:val="num" w:pos="360"/>
        </w:tabs>
        <w:ind w:left="360" w:hanging="360"/>
      </w:pPr>
    </w:lvl>
  </w:abstractNum>
  <w:abstractNum w:abstractNumId="1" w15:restartNumberingAfterBreak="0">
    <w:nsid w:val="01873B79"/>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2" w15:restartNumberingAfterBreak="0">
    <w:nsid w:val="09177B7B"/>
    <w:multiLevelType w:val="hybridMultilevel"/>
    <w:tmpl w:val="424A660C"/>
    <w:lvl w:ilvl="0" w:tplc="E5322F7E">
      <w:start w:val="1"/>
      <w:numFmt w:val="bullet"/>
      <w:pStyle w:val="Bullet1"/>
      <w:lvlText w:val=""/>
      <w:lvlJc w:val="left"/>
      <w:pPr>
        <w:tabs>
          <w:tab w:val="num" w:pos="720"/>
        </w:tabs>
        <w:ind w:left="720" w:hanging="360"/>
      </w:pPr>
      <w:rPr>
        <w:rFonts w:ascii="Wingdings" w:hAnsi="Wingdings" w:hint="default"/>
      </w:rPr>
    </w:lvl>
    <w:lvl w:ilvl="1" w:tplc="3EF4A3C6">
      <w:start w:val="1"/>
      <w:numFmt w:val="bullet"/>
      <w:pStyle w:val="Bullet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265B99"/>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4" w15:restartNumberingAfterBreak="0">
    <w:nsid w:val="0CD8667F"/>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5" w15:restartNumberingAfterBreak="0">
    <w:nsid w:val="0DB35092"/>
    <w:multiLevelType w:val="multilevel"/>
    <w:tmpl w:val="8F04077E"/>
    <w:lvl w:ilvl="0">
      <w:start w:val="1"/>
      <w:numFmt w:val="bullet"/>
      <w:pStyle w:val="Bullet10"/>
      <w:lvlText w:val=""/>
      <w:lvlJc w:val="left"/>
      <w:pPr>
        <w:tabs>
          <w:tab w:val="num" w:pos="720"/>
        </w:tabs>
        <w:ind w:left="720" w:hanging="360"/>
      </w:pPr>
      <w:rPr>
        <w:rFonts w:ascii="Symbol" w:hAnsi="Symbol" w:hint="default"/>
        <w:sz w:val="22"/>
      </w:rPr>
    </w:lvl>
    <w:lvl w:ilvl="1">
      <w:start w:val="1"/>
      <w:numFmt w:val="bullet"/>
      <w:pStyle w:val="Bullet20"/>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CA51D7"/>
    <w:multiLevelType w:val="hybridMultilevel"/>
    <w:tmpl w:val="860AC278"/>
    <w:lvl w:ilvl="0" w:tplc="3EDAACE4">
      <w:start w:val="1"/>
      <w:numFmt w:val="bullet"/>
      <w:pStyle w:val="Tick1"/>
      <w:lvlText w:val=""/>
      <w:lvlJc w:val="left"/>
      <w:pPr>
        <w:tabs>
          <w:tab w:val="num" w:pos="502"/>
        </w:tabs>
        <w:ind w:left="502" w:hanging="360"/>
      </w:pPr>
      <w:rPr>
        <w:rFonts w:ascii="Wingdings" w:hAnsi="Wingdings" w:hint="default"/>
      </w:rPr>
    </w:lvl>
    <w:lvl w:ilvl="1" w:tplc="0FC8D074">
      <w:start w:val="1"/>
      <w:numFmt w:val="bullet"/>
      <w:lvlText w:val=""/>
      <w:lvlJc w:val="left"/>
      <w:pPr>
        <w:tabs>
          <w:tab w:val="num" w:pos="1222"/>
        </w:tabs>
        <w:ind w:left="1222" w:hanging="360"/>
      </w:pPr>
      <w:rPr>
        <w:rFonts w:ascii="Wingdings" w:hAnsi="Wingdings" w:hint="default"/>
      </w:rPr>
    </w:lvl>
    <w:lvl w:ilvl="2" w:tplc="04090005" w:tentative="1">
      <w:start w:val="1"/>
      <w:numFmt w:val="bullet"/>
      <w:lvlText w:val=""/>
      <w:lvlJc w:val="left"/>
      <w:pPr>
        <w:tabs>
          <w:tab w:val="num" w:pos="1942"/>
        </w:tabs>
        <w:ind w:left="1942" w:hanging="360"/>
      </w:pPr>
      <w:rPr>
        <w:rFonts w:ascii="Wingdings" w:hAnsi="Wingdings" w:hint="default"/>
      </w:rPr>
    </w:lvl>
    <w:lvl w:ilvl="3" w:tplc="04090001" w:tentative="1">
      <w:start w:val="1"/>
      <w:numFmt w:val="bullet"/>
      <w:lvlText w:val=""/>
      <w:lvlJc w:val="left"/>
      <w:pPr>
        <w:tabs>
          <w:tab w:val="num" w:pos="2662"/>
        </w:tabs>
        <w:ind w:left="2662" w:hanging="360"/>
      </w:pPr>
      <w:rPr>
        <w:rFonts w:ascii="Symbol" w:hAnsi="Symbol" w:hint="default"/>
      </w:rPr>
    </w:lvl>
    <w:lvl w:ilvl="4" w:tplc="04090003" w:tentative="1">
      <w:start w:val="1"/>
      <w:numFmt w:val="bullet"/>
      <w:lvlText w:val="o"/>
      <w:lvlJc w:val="left"/>
      <w:pPr>
        <w:tabs>
          <w:tab w:val="num" w:pos="3382"/>
        </w:tabs>
        <w:ind w:left="3382" w:hanging="360"/>
      </w:pPr>
      <w:rPr>
        <w:rFonts w:ascii="Courier New" w:hAnsi="Courier New" w:cs="Arial" w:hint="default"/>
      </w:rPr>
    </w:lvl>
    <w:lvl w:ilvl="5" w:tplc="04090005" w:tentative="1">
      <w:start w:val="1"/>
      <w:numFmt w:val="bullet"/>
      <w:lvlText w:val=""/>
      <w:lvlJc w:val="left"/>
      <w:pPr>
        <w:tabs>
          <w:tab w:val="num" w:pos="4102"/>
        </w:tabs>
        <w:ind w:left="4102" w:hanging="360"/>
      </w:pPr>
      <w:rPr>
        <w:rFonts w:ascii="Wingdings" w:hAnsi="Wingdings" w:hint="default"/>
      </w:rPr>
    </w:lvl>
    <w:lvl w:ilvl="6" w:tplc="04090001" w:tentative="1">
      <w:start w:val="1"/>
      <w:numFmt w:val="bullet"/>
      <w:lvlText w:val=""/>
      <w:lvlJc w:val="left"/>
      <w:pPr>
        <w:tabs>
          <w:tab w:val="num" w:pos="4822"/>
        </w:tabs>
        <w:ind w:left="4822" w:hanging="360"/>
      </w:pPr>
      <w:rPr>
        <w:rFonts w:ascii="Symbol" w:hAnsi="Symbol" w:hint="default"/>
      </w:rPr>
    </w:lvl>
    <w:lvl w:ilvl="7" w:tplc="04090003" w:tentative="1">
      <w:start w:val="1"/>
      <w:numFmt w:val="bullet"/>
      <w:lvlText w:val="o"/>
      <w:lvlJc w:val="left"/>
      <w:pPr>
        <w:tabs>
          <w:tab w:val="num" w:pos="5542"/>
        </w:tabs>
        <w:ind w:left="5542" w:hanging="360"/>
      </w:pPr>
      <w:rPr>
        <w:rFonts w:ascii="Courier New" w:hAnsi="Courier New" w:cs="Arial" w:hint="default"/>
      </w:rPr>
    </w:lvl>
    <w:lvl w:ilvl="8" w:tplc="04090005" w:tentative="1">
      <w:start w:val="1"/>
      <w:numFmt w:val="bullet"/>
      <w:lvlText w:val=""/>
      <w:lvlJc w:val="left"/>
      <w:pPr>
        <w:tabs>
          <w:tab w:val="num" w:pos="6262"/>
        </w:tabs>
        <w:ind w:left="6262" w:hanging="360"/>
      </w:pPr>
      <w:rPr>
        <w:rFonts w:ascii="Wingdings" w:hAnsi="Wingdings" w:hint="default"/>
      </w:rPr>
    </w:lvl>
  </w:abstractNum>
  <w:abstractNum w:abstractNumId="7" w15:restartNumberingAfterBreak="0">
    <w:nsid w:val="15E94AE4"/>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8" w15:restartNumberingAfterBreak="0">
    <w:nsid w:val="16B66E47"/>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9" w15:restartNumberingAfterBreak="0">
    <w:nsid w:val="17031609"/>
    <w:multiLevelType w:val="hybridMultilevel"/>
    <w:tmpl w:val="3EB2AF80"/>
    <w:lvl w:ilvl="0" w:tplc="55448890">
      <w:start w:val="1"/>
      <w:numFmt w:val="bullet"/>
      <w:pStyle w:val="Tablebullets"/>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EC3603"/>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11" w15:restartNumberingAfterBreak="0">
    <w:nsid w:val="1D450DBC"/>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12" w15:restartNumberingAfterBreak="0">
    <w:nsid w:val="1F0717CA"/>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13" w15:restartNumberingAfterBreak="0">
    <w:nsid w:val="27A76117"/>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14" w15:restartNumberingAfterBreak="0">
    <w:nsid w:val="2A2E56CE"/>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15" w15:restartNumberingAfterBreak="0">
    <w:nsid w:val="2A4B4783"/>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16" w15:restartNumberingAfterBreak="0">
    <w:nsid w:val="303C240A"/>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17" w15:restartNumberingAfterBreak="0">
    <w:nsid w:val="34765C14"/>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18" w15:restartNumberingAfterBreak="0">
    <w:nsid w:val="3B1548B1"/>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19" w15:restartNumberingAfterBreak="0">
    <w:nsid w:val="40220BCB"/>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20" w15:restartNumberingAfterBreak="0">
    <w:nsid w:val="448C7E16"/>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21" w15:restartNumberingAfterBreak="0">
    <w:nsid w:val="44C44A7A"/>
    <w:multiLevelType w:val="hybridMultilevel"/>
    <w:tmpl w:val="EBB400D6"/>
    <w:lvl w:ilvl="0" w:tplc="0750C330">
      <w:start w:val="1"/>
      <w:numFmt w:val="bullet"/>
      <w:pStyle w:val="Check1"/>
      <w:lvlText w:val=""/>
      <w:lvlJc w:val="left"/>
      <w:pPr>
        <w:ind w:left="1004" w:hanging="360"/>
      </w:pPr>
      <w:rPr>
        <w:rFonts w:ascii="Wingdings" w:hAnsi="Wingdings"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22" w15:restartNumberingAfterBreak="0">
    <w:nsid w:val="4B1D5D71"/>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23" w15:restartNumberingAfterBreak="0">
    <w:nsid w:val="4BCC1087"/>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24" w15:restartNumberingAfterBreak="0">
    <w:nsid w:val="4D2E11AC"/>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25" w15:restartNumberingAfterBreak="0">
    <w:nsid w:val="4FE67EAF"/>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26" w15:restartNumberingAfterBreak="0">
    <w:nsid w:val="51770822"/>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27" w15:restartNumberingAfterBreak="0">
    <w:nsid w:val="573607E0"/>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28" w15:restartNumberingAfterBreak="0">
    <w:nsid w:val="642C2C9B"/>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29" w15:restartNumberingAfterBreak="0">
    <w:nsid w:val="683E6CF9"/>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30" w15:restartNumberingAfterBreak="0">
    <w:nsid w:val="763E7689"/>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31" w15:restartNumberingAfterBreak="0">
    <w:nsid w:val="76DD5D5D"/>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num w:numId="1">
    <w:abstractNumId w:val="9"/>
  </w:num>
  <w:num w:numId="2">
    <w:abstractNumId w:val="2"/>
  </w:num>
  <w:num w:numId="3">
    <w:abstractNumId w:val="0"/>
  </w:num>
  <w:num w:numId="4">
    <w:abstractNumId w:val="5"/>
  </w:num>
  <w:num w:numId="5">
    <w:abstractNumId w:val="6"/>
  </w:num>
  <w:num w:numId="6">
    <w:abstractNumId w:val="21"/>
  </w:num>
  <w:num w:numId="7">
    <w:abstractNumId w:val="17"/>
  </w:num>
  <w:num w:numId="8">
    <w:abstractNumId w:val="12"/>
  </w:num>
  <w:num w:numId="9">
    <w:abstractNumId w:val="24"/>
  </w:num>
  <w:num w:numId="10">
    <w:abstractNumId w:val="4"/>
  </w:num>
  <w:num w:numId="11">
    <w:abstractNumId w:val="27"/>
  </w:num>
  <w:num w:numId="12">
    <w:abstractNumId w:val="15"/>
  </w:num>
  <w:num w:numId="13">
    <w:abstractNumId w:val="8"/>
  </w:num>
  <w:num w:numId="14">
    <w:abstractNumId w:val="23"/>
  </w:num>
  <w:num w:numId="15">
    <w:abstractNumId w:val="18"/>
  </w:num>
  <w:num w:numId="16">
    <w:abstractNumId w:val="19"/>
  </w:num>
  <w:num w:numId="17">
    <w:abstractNumId w:val="20"/>
  </w:num>
  <w:num w:numId="18">
    <w:abstractNumId w:val="16"/>
  </w:num>
  <w:num w:numId="19">
    <w:abstractNumId w:val="11"/>
  </w:num>
  <w:num w:numId="20">
    <w:abstractNumId w:val="10"/>
  </w:num>
  <w:num w:numId="21">
    <w:abstractNumId w:val="3"/>
  </w:num>
  <w:num w:numId="22">
    <w:abstractNumId w:val="14"/>
  </w:num>
  <w:num w:numId="23">
    <w:abstractNumId w:val="29"/>
  </w:num>
  <w:num w:numId="24">
    <w:abstractNumId w:val="28"/>
  </w:num>
  <w:num w:numId="25">
    <w:abstractNumId w:val="22"/>
  </w:num>
  <w:num w:numId="26">
    <w:abstractNumId w:val="31"/>
  </w:num>
  <w:num w:numId="27">
    <w:abstractNumId w:val="26"/>
  </w:num>
  <w:num w:numId="28">
    <w:abstractNumId w:val="7"/>
  </w:num>
  <w:num w:numId="29">
    <w:abstractNumId w:val="30"/>
  </w:num>
  <w:num w:numId="30">
    <w:abstractNumId w:val="13"/>
  </w:num>
  <w:num w:numId="31">
    <w:abstractNumId w:val="1"/>
  </w:num>
  <w:num w:numId="32">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activeWritingStyle w:appName="MSWord" w:lang="en-AU" w:vendorID="64" w:dllVersion="131078" w:nlCheck="1" w:checkStyle="1"/>
  <w:activeWritingStyle w:appName="MSWord" w:lang="en-GB" w:vendorID="64" w:dllVersion="131078" w:nlCheck="1" w:checkStyle="1"/>
  <w:activeWritingStyle w:appName="MSWord" w:lang="fr-FR" w:vendorID="64" w:dllVersion="131078" w:nlCheck="1" w:checkStyle="1"/>
  <w:attachedTemplate r:id="rId1"/>
  <w:stylePaneFormatFilter w:val="1A08" w:allStyles="0" w:customStyles="0" w:latentStyles="0" w:stylesInUse="1" w:headingStyles="0" w:numberingStyles="0" w:tableStyles="0" w:directFormattingOnRuns="0" w:directFormattingOnParagraphs="1" w:directFormattingOnNumbering="0" w:directFormattingOnTables="1" w:clearFormatting="1" w:top3HeadingStyles="0" w:visibleStyles="0" w:alternateStyleNames="0"/>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20AF"/>
    <w:rsid w:val="00000C81"/>
    <w:rsid w:val="000027A9"/>
    <w:rsid w:val="0000515C"/>
    <w:rsid w:val="00005469"/>
    <w:rsid w:val="00006BBD"/>
    <w:rsid w:val="000073D0"/>
    <w:rsid w:val="000149E3"/>
    <w:rsid w:val="000155B6"/>
    <w:rsid w:val="00022586"/>
    <w:rsid w:val="00022AF8"/>
    <w:rsid w:val="00023B0C"/>
    <w:rsid w:val="00024372"/>
    <w:rsid w:val="000246F9"/>
    <w:rsid w:val="00033780"/>
    <w:rsid w:val="00037716"/>
    <w:rsid w:val="00042EA9"/>
    <w:rsid w:val="00043FF4"/>
    <w:rsid w:val="00044775"/>
    <w:rsid w:val="00052CF3"/>
    <w:rsid w:val="00054161"/>
    <w:rsid w:val="00064730"/>
    <w:rsid w:val="00072EB2"/>
    <w:rsid w:val="000752A3"/>
    <w:rsid w:val="00082152"/>
    <w:rsid w:val="00085CDB"/>
    <w:rsid w:val="00086841"/>
    <w:rsid w:val="000870E7"/>
    <w:rsid w:val="00090A04"/>
    <w:rsid w:val="000968FF"/>
    <w:rsid w:val="000A084E"/>
    <w:rsid w:val="000A2A5F"/>
    <w:rsid w:val="000A3789"/>
    <w:rsid w:val="000A3C69"/>
    <w:rsid w:val="000A5EB8"/>
    <w:rsid w:val="000C6B4B"/>
    <w:rsid w:val="000C72E5"/>
    <w:rsid w:val="000D5F12"/>
    <w:rsid w:val="000E2D8D"/>
    <w:rsid w:val="000E3092"/>
    <w:rsid w:val="000E3ED5"/>
    <w:rsid w:val="000E7145"/>
    <w:rsid w:val="000E75E0"/>
    <w:rsid w:val="000F0BA5"/>
    <w:rsid w:val="000F1424"/>
    <w:rsid w:val="000F1A85"/>
    <w:rsid w:val="000F6A82"/>
    <w:rsid w:val="00103B1A"/>
    <w:rsid w:val="00106288"/>
    <w:rsid w:val="001108D4"/>
    <w:rsid w:val="00110C6D"/>
    <w:rsid w:val="00111E00"/>
    <w:rsid w:val="00112388"/>
    <w:rsid w:val="00120C97"/>
    <w:rsid w:val="001377B4"/>
    <w:rsid w:val="00143256"/>
    <w:rsid w:val="001531EA"/>
    <w:rsid w:val="00160D0C"/>
    <w:rsid w:val="00161913"/>
    <w:rsid w:val="00163080"/>
    <w:rsid w:val="00176AAD"/>
    <w:rsid w:val="00182D53"/>
    <w:rsid w:val="00183FDA"/>
    <w:rsid w:val="00186234"/>
    <w:rsid w:val="0019106E"/>
    <w:rsid w:val="001935D6"/>
    <w:rsid w:val="00194193"/>
    <w:rsid w:val="0019645F"/>
    <w:rsid w:val="001A1752"/>
    <w:rsid w:val="001A44CB"/>
    <w:rsid w:val="001A4F97"/>
    <w:rsid w:val="001B1021"/>
    <w:rsid w:val="001B1541"/>
    <w:rsid w:val="001B32D1"/>
    <w:rsid w:val="001B3620"/>
    <w:rsid w:val="001B4072"/>
    <w:rsid w:val="001B68B5"/>
    <w:rsid w:val="001B70EC"/>
    <w:rsid w:val="001C1C2B"/>
    <w:rsid w:val="001C3F6C"/>
    <w:rsid w:val="001D02FA"/>
    <w:rsid w:val="001D07AD"/>
    <w:rsid w:val="001D134C"/>
    <w:rsid w:val="001D140E"/>
    <w:rsid w:val="001D20B8"/>
    <w:rsid w:val="001D5BA1"/>
    <w:rsid w:val="001D6C5E"/>
    <w:rsid w:val="001D6DE4"/>
    <w:rsid w:val="001E06E9"/>
    <w:rsid w:val="001E3C20"/>
    <w:rsid w:val="001E46C8"/>
    <w:rsid w:val="001E5737"/>
    <w:rsid w:val="00205E31"/>
    <w:rsid w:val="00217625"/>
    <w:rsid w:val="002214BF"/>
    <w:rsid w:val="0022170C"/>
    <w:rsid w:val="00222561"/>
    <w:rsid w:val="00224D5F"/>
    <w:rsid w:val="002266E5"/>
    <w:rsid w:val="00227F4E"/>
    <w:rsid w:val="00231D77"/>
    <w:rsid w:val="00234927"/>
    <w:rsid w:val="00242694"/>
    <w:rsid w:val="002428A9"/>
    <w:rsid w:val="002465DE"/>
    <w:rsid w:val="0024677F"/>
    <w:rsid w:val="00252772"/>
    <w:rsid w:val="0025436A"/>
    <w:rsid w:val="002545A9"/>
    <w:rsid w:val="002571C1"/>
    <w:rsid w:val="002620AF"/>
    <w:rsid w:val="00262E7A"/>
    <w:rsid w:val="002642C6"/>
    <w:rsid w:val="00264CE9"/>
    <w:rsid w:val="002679FB"/>
    <w:rsid w:val="002700B5"/>
    <w:rsid w:val="00271BE6"/>
    <w:rsid w:val="00283555"/>
    <w:rsid w:val="00284C18"/>
    <w:rsid w:val="002879DD"/>
    <w:rsid w:val="00291926"/>
    <w:rsid w:val="0029532B"/>
    <w:rsid w:val="002A0DBA"/>
    <w:rsid w:val="002A6A3A"/>
    <w:rsid w:val="002B3626"/>
    <w:rsid w:val="002B38EA"/>
    <w:rsid w:val="002B4E62"/>
    <w:rsid w:val="002C33F2"/>
    <w:rsid w:val="002C3696"/>
    <w:rsid w:val="002C52CC"/>
    <w:rsid w:val="002D2800"/>
    <w:rsid w:val="002D349E"/>
    <w:rsid w:val="002D43BA"/>
    <w:rsid w:val="002E08C9"/>
    <w:rsid w:val="002E0BA0"/>
    <w:rsid w:val="002E2DBE"/>
    <w:rsid w:val="002E47B7"/>
    <w:rsid w:val="002E71AF"/>
    <w:rsid w:val="002F01C3"/>
    <w:rsid w:val="002F23AA"/>
    <w:rsid w:val="002F23F7"/>
    <w:rsid w:val="002F2858"/>
    <w:rsid w:val="002F3BF7"/>
    <w:rsid w:val="002F677E"/>
    <w:rsid w:val="0030267A"/>
    <w:rsid w:val="00302E80"/>
    <w:rsid w:val="00305EB9"/>
    <w:rsid w:val="00315F5E"/>
    <w:rsid w:val="00326AD9"/>
    <w:rsid w:val="003307F6"/>
    <w:rsid w:val="003320D9"/>
    <w:rsid w:val="00341982"/>
    <w:rsid w:val="00360F49"/>
    <w:rsid w:val="00372B07"/>
    <w:rsid w:val="00372B32"/>
    <w:rsid w:val="003743D2"/>
    <w:rsid w:val="0038180A"/>
    <w:rsid w:val="00381BBD"/>
    <w:rsid w:val="00384E58"/>
    <w:rsid w:val="003872E8"/>
    <w:rsid w:val="0038753F"/>
    <w:rsid w:val="003A2B58"/>
    <w:rsid w:val="003A2C93"/>
    <w:rsid w:val="003A36FB"/>
    <w:rsid w:val="003A42EB"/>
    <w:rsid w:val="003B0FA2"/>
    <w:rsid w:val="003B1C20"/>
    <w:rsid w:val="003B3D54"/>
    <w:rsid w:val="003B6608"/>
    <w:rsid w:val="003B744A"/>
    <w:rsid w:val="003C1E34"/>
    <w:rsid w:val="003C262A"/>
    <w:rsid w:val="003C74FC"/>
    <w:rsid w:val="003D07CC"/>
    <w:rsid w:val="003D2CC3"/>
    <w:rsid w:val="003D4700"/>
    <w:rsid w:val="003D5CC6"/>
    <w:rsid w:val="003E1953"/>
    <w:rsid w:val="003E255B"/>
    <w:rsid w:val="003E7A04"/>
    <w:rsid w:val="003F2820"/>
    <w:rsid w:val="003F2865"/>
    <w:rsid w:val="003F28BF"/>
    <w:rsid w:val="003F2C77"/>
    <w:rsid w:val="00400CBA"/>
    <w:rsid w:val="00402BBC"/>
    <w:rsid w:val="004058D4"/>
    <w:rsid w:val="00405C20"/>
    <w:rsid w:val="00406F5C"/>
    <w:rsid w:val="0041153D"/>
    <w:rsid w:val="00413B5A"/>
    <w:rsid w:val="00415832"/>
    <w:rsid w:val="00417012"/>
    <w:rsid w:val="004173B2"/>
    <w:rsid w:val="004200B1"/>
    <w:rsid w:val="004203FF"/>
    <w:rsid w:val="00422815"/>
    <w:rsid w:val="00422EF4"/>
    <w:rsid w:val="00423035"/>
    <w:rsid w:val="00425D09"/>
    <w:rsid w:val="004300DD"/>
    <w:rsid w:val="004375C3"/>
    <w:rsid w:val="004377B3"/>
    <w:rsid w:val="00440968"/>
    <w:rsid w:val="00442604"/>
    <w:rsid w:val="00442606"/>
    <w:rsid w:val="0045039F"/>
    <w:rsid w:val="00452A92"/>
    <w:rsid w:val="00457DF1"/>
    <w:rsid w:val="00460346"/>
    <w:rsid w:val="00461DCB"/>
    <w:rsid w:val="00466424"/>
    <w:rsid w:val="00476104"/>
    <w:rsid w:val="004813D5"/>
    <w:rsid w:val="00482E6E"/>
    <w:rsid w:val="00484D9F"/>
    <w:rsid w:val="0048504C"/>
    <w:rsid w:val="00492218"/>
    <w:rsid w:val="00492561"/>
    <w:rsid w:val="00493E2A"/>
    <w:rsid w:val="004960A0"/>
    <w:rsid w:val="004A2976"/>
    <w:rsid w:val="004A7EB4"/>
    <w:rsid w:val="004B1586"/>
    <w:rsid w:val="004B41FD"/>
    <w:rsid w:val="004B4421"/>
    <w:rsid w:val="004B6A26"/>
    <w:rsid w:val="004C2515"/>
    <w:rsid w:val="004C3D19"/>
    <w:rsid w:val="004C4D53"/>
    <w:rsid w:val="004C5A01"/>
    <w:rsid w:val="004D08F9"/>
    <w:rsid w:val="004D63DD"/>
    <w:rsid w:val="004E01CA"/>
    <w:rsid w:val="004E355B"/>
    <w:rsid w:val="004E5BFE"/>
    <w:rsid w:val="004F7428"/>
    <w:rsid w:val="00501611"/>
    <w:rsid w:val="0052109C"/>
    <w:rsid w:val="00521DB8"/>
    <w:rsid w:val="00522E9E"/>
    <w:rsid w:val="0052667A"/>
    <w:rsid w:val="00527DAE"/>
    <w:rsid w:val="00536C34"/>
    <w:rsid w:val="00542EDD"/>
    <w:rsid w:val="0055474E"/>
    <w:rsid w:val="00556469"/>
    <w:rsid w:val="00556F53"/>
    <w:rsid w:val="00570DA4"/>
    <w:rsid w:val="005726C9"/>
    <w:rsid w:val="00576113"/>
    <w:rsid w:val="00577BAF"/>
    <w:rsid w:val="00580846"/>
    <w:rsid w:val="00584478"/>
    <w:rsid w:val="005860D3"/>
    <w:rsid w:val="005930E8"/>
    <w:rsid w:val="00594D3B"/>
    <w:rsid w:val="005A5619"/>
    <w:rsid w:val="005A5B92"/>
    <w:rsid w:val="005A65CE"/>
    <w:rsid w:val="005B0F6C"/>
    <w:rsid w:val="005C0033"/>
    <w:rsid w:val="005C265D"/>
    <w:rsid w:val="005C29F7"/>
    <w:rsid w:val="005C3C30"/>
    <w:rsid w:val="005C6C0A"/>
    <w:rsid w:val="005D025F"/>
    <w:rsid w:val="005D0B9C"/>
    <w:rsid w:val="005D4A64"/>
    <w:rsid w:val="005D534E"/>
    <w:rsid w:val="005E6E5B"/>
    <w:rsid w:val="005F2FFF"/>
    <w:rsid w:val="00604EA7"/>
    <w:rsid w:val="00606726"/>
    <w:rsid w:val="006071DD"/>
    <w:rsid w:val="006131D3"/>
    <w:rsid w:val="00622B2D"/>
    <w:rsid w:val="0062337C"/>
    <w:rsid w:val="00624761"/>
    <w:rsid w:val="006269CB"/>
    <w:rsid w:val="00627B2F"/>
    <w:rsid w:val="00631514"/>
    <w:rsid w:val="00631931"/>
    <w:rsid w:val="00635295"/>
    <w:rsid w:val="00637043"/>
    <w:rsid w:val="00640CEF"/>
    <w:rsid w:val="00644D52"/>
    <w:rsid w:val="0064639A"/>
    <w:rsid w:val="006534CF"/>
    <w:rsid w:val="00653630"/>
    <w:rsid w:val="006558F8"/>
    <w:rsid w:val="0066176C"/>
    <w:rsid w:val="00662F97"/>
    <w:rsid w:val="00664DA8"/>
    <w:rsid w:val="00665241"/>
    <w:rsid w:val="0066680D"/>
    <w:rsid w:val="00667D26"/>
    <w:rsid w:val="00671377"/>
    <w:rsid w:val="00671482"/>
    <w:rsid w:val="00671A7A"/>
    <w:rsid w:val="006740FD"/>
    <w:rsid w:val="006753F1"/>
    <w:rsid w:val="00680C37"/>
    <w:rsid w:val="00687A01"/>
    <w:rsid w:val="00692A51"/>
    <w:rsid w:val="00697425"/>
    <w:rsid w:val="006A4297"/>
    <w:rsid w:val="006A68DD"/>
    <w:rsid w:val="006B064B"/>
    <w:rsid w:val="006B30C4"/>
    <w:rsid w:val="006C5648"/>
    <w:rsid w:val="006D47DF"/>
    <w:rsid w:val="006E0647"/>
    <w:rsid w:val="006E0D3E"/>
    <w:rsid w:val="006E122F"/>
    <w:rsid w:val="006E58AE"/>
    <w:rsid w:val="006E68C5"/>
    <w:rsid w:val="006F2C0E"/>
    <w:rsid w:val="006F3F8D"/>
    <w:rsid w:val="006F58EA"/>
    <w:rsid w:val="006F6445"/>
    <w:rsid w:val="0070079E"/>
    <w:rsid w:val="00701936"/>
    <w:rsid w:val="00706D35"/>
    <w:rsid w:val="00713918"/>
    <w:rsid w:val="007153EE"/>
    <w:rsid w:val="0071767A"/>
    <w:rsid w:val="007238F8"/>
    <w:rsid w:val="007267B1"/>
    <w:rsid w:val="00731183"/>
    <w:rsid w:val="00732909"/>
    <w:rsid w:val="007364D7"/>
    <w:rsid w:val="007403A8"/>
    <w:rsid w:val="00745C95"/>
    <w:rsid w:val="00746B01"/>
    <w:rsid w:val="00747EE5"/>
    <w:rsid w:val="00750455"/>
    <w:rsid w:val="00750570"/>
    <w:rsid w:val="00751252"/>
    <w:rsid w:val="00752B9E"/>
    <w:rsid w:val="00753023"/>
    <w:rsid w:val="00762090"/>
    <w:rsid w:val="00762412"/>
    <w:rsid w:val="00763E67"/>
    <w:rsid w:val="00766A0F"/>
    <w:rsid w:val="00770181"/>
    <w:rsid w:val="007747B8"/>
    <w:rsid w:val="00775E44"/>
    <w:rsid w:val="007771F3"/>
    <w:rsid w:val="007822DF"/>
    <w:rsid w:val="00785243"/>
    <w:rsid w:val="0078708C"/>
    <w:rsid w:val="007903A7"/>
    <w:rsid w:val="00794FA4"/>
    <w:rsid w:val="007959C2"/>
    <w:rsid w:val="007962DB"/>
    <w:rsid w:val="00796B63"/>
    <w:rsid w:val="007A0547"/>
    <w:rsid w:val="007A2720"/>
    <w:rsid w:val="007A3660"/>
    <w:rsid w:val="007B6B95"/>
    <w:rsid w:val="007C0692"/>
    <w:rsid w:val="007C4657"/>
    <w:rsid w:val="007D1DC7"/>
    <w:rsid w:val="007D3429"/>
    <w:rsid w:val="007D6540"/>
    <w:rsid w:val="007E0D6E"/>
    <w:rsid w:val="007F2B6B"/>
    <w:rsid w:val="007F5BF6"/>
    <w:rsid w:val="00803C2A"/>
    <w:rsid w:val="00805482"/>
    <w:rsid w:val="00807988"/>
    <w:rsid w:val="008104E1"/>
    <w:rsid w:val="00815E3F"/>
    <w:rsid w:val="00816232"/>
    <w:rsid w:val="00822D1A"/>
    <w:rsid w:val="00823F07"/>
    <w:rsid w:val="008265AC"/>
    <w:rsid w:val="008271EE"/>
    <w:rsid w:val="00827299"/>
    <w:rsid w:val="00832232"/>
    <w:rsid w:val="0083723B"/>
    <w:rsid w:val="008469C9"/>
    <w:rsid w:val="00850F08"/>
    <w:rsid w:val="0085121C"/>
    <w:rsid w:val="00851A9E"/>
    <w:rsid w:val="0085312D"/>
    <w:rsid w:val="0085453D"/>
    <w:rsid w:val="0085612B"/>
    <w:rsid w:val="008574A0"/>
    <w:rsid w:val="00862431"/>
    <w:rsid w:val="00864C69"/>
    <w:rsid w:val="008650AA"/>
    <w:rsid w:val="008660F5"/>
    <w:rsid w:val="00872402"/>
    <w:rsid w:val="00874987"/>
    <w:rsid w:val="00875456"/>
    <w:rsid w:val="00876365"/>
    <w:rsid w:val="008779F7"/>
    <w:rsid w:val="0088404F"/>
    <w:rsid w:val="008862FB"/>
    <w:rsid w:val="008864C2"/>
    <w:rsid w:val="0088718E"/>
    <w:rsid w:val="00891C1D"/>
    <w:rsid w:val="0089281B"/>
    <w:rsid w:val="00894DDE"/>
    <w:rsid w:val="00897148"/>
    <w:rsid w:val="008A2EDF"/>
    <w:rsid w:val="008A507A"/>
    <w:rsid w:val="008A7B80"/>
    <w:rsid w:val="008B5113"/>
    <w:rsid w:val="008B744F"/>
    <w:rsid w:val="008B76B5"/>
    <w:rsid w:val="008C2F26"/>
    <w:rsid w:val="008C32D5"/>
    <w:rsid w:val="008C4AE0"/>
    <w:rsid w:val="008D0F62"/>
    <w:rsid w:val="008D5074"/>
    <w:rsid w:val="008D7E36"/>
    <w:rsid w:val="008D7EC2"/>
    <w:rsid w:val="008E1C6C"/>
    <w:rsid w:val="008F751D"/>
    <w:rsid w:val="009061B3"/>
    <w:rsid w:val="00906B29"/>
    <w:rsid w:val="00910B11"/>
    <w:rsid w:val="00910B47"/>
    <w:rsid w:val="00913D92"/>
    <w:rsid w:val="00914601"/>
    <w:rsid w:val="00924469"/>
    <w:rsid w:val="00932E45"/>
    <w:rsid w:val="00934189"/>
    <w:rsid w:val="0093556C"/>
    <w:rsid w:val="0094455B"/>
    <w:rsid w:val="00944D8C"/>
    <w:rsid w:val="00945159"/>
    <w:rsid w:val="009610B0"/>
    <w:rsid w:val="0096358E"/>
    <w:rsid w:val="0097551B"/>
    <w:rsid w:val="00981CC3"/>
    <w:rsid w:val="009825E7"/>
    <w:rsid w:val="009829B8"/>
    <w:rsid w:val="009871DF"/>
    <w:rsid w:val="0098753B"/>
    <w:rsid w:val="00993416"/>
    <w:rsid w:val="00994B86"/>
    <w:rsid w:val="00994E38"/>
    <w:rsid w:val="00997B37"/>
    <w:rsid w:val="009A03DC"/>
    <w:rsid w:val="009A0A14"/>
    <w:rsid w:val="009A1417"/>
    <w:rsid w:val="009A5B80"/>
    <w:rsid w:val="009A752A"/>
    <w:rsid w:val="009B78DF"/>
    <w:rsid w:val="009C7AF2"/>
    <w:rsid w:val="009D0F4E"/>
    <w:rsid w:val="009D3089"/>
    <w:rsid w:val="009D5CC8"/>
    <w:rsid w:val="009D6859"/>
    <w:rsid w:val="009E2A7D"/>
    <w:rsid w:val="009E4E3B"/>
    <w:rsid w:val="009E69D5"/>
    <w:rsid w:val="009F6814"/>
    <w:rsid w:val="009F7A05"/>
    <w:rsid w:val="00A02DB4"/>
    <w:rsid w:val="00A04D91"/>
    <w:rsid w:val="00A05226"/>
    <w:rsid w:val="00A07AFE"/>
    <w:rsid w:val="00A20278"/>
    <w:rsid w:val="00A23D10"/>
    <w:rsid w:val="00A2519D"/>
    <w:rsid w:val="00A273FD"/>
    <w:rsid w:val="00A33B3F"/>
    <w:rsid w:val="00A34D63"/>
    <w:rsid w:val="00A34E1E"/>
    <w:rsid w:val="00A35F73"/>
    <w:rsid w:val="00A4047D"/>
    <w:rsid w:val="00A4107E"/>
    <w:rsid w:val="00A44199"/>
    <w:rsid w:val="00A45200"/>
    <w:rsid w:val="00A46DDD"/>
    <w:rsid w:val="00A47DAD"/>
    <w:rsid w:val="00A54F31"/>
    <w:rsid w:val="00A554D6"/>
    <w:rsid w:val="00A6077B"/>
    <w:rsid w:val="00A63B7B"/>
    <w:rsid w:val="00A709E2"/>
    <w:rsid w:val="00A74C3F"/>
    <w:rsid w:val="00A826E4"/>
    <w:rsid w:val="00A82711"/>
    <w:rsid w:val="00A82966"/>
    <w:rsid w:val="00A85674"/>
    <w:rsid w:val="00A87359"/>
    <w:rsid w:val="00A94A93"/>
    <w:rsid w:val="00AA465B"/>
    <w:rsid w:val="00AB2C19"/>
    <w:rsid w:val="00AB6F9F"/>
    <w:rsid w:val="00AC141B"/>
    <w:rsid w:val="00AC3841"/>
    <w:rsid w:val="00AC4F25"/>
    <w:rsid w:val="00AC7BB8"/>
    <w:rsid w:val="00AC7EAE"/>
    <w:rsid w:val="00AD28E9"/>
    <w:rsid w:val="00AD29C1"/>
    <w:rsid w:val="00AD5560"/>
    <w:rsid w:val="00AD6469"/>
    <w:rsid w:val="00AD7F5D"/>
    <w:rsid w:val="00AE08CF"/>
    <w:rsid w:val="00AE241E"/>
    <w:rsid w:val="00AE4099"/>
    <w:rsid w:val="00AF6945"/>
    <w:rsid w:val="00B0467F"/>
    <w:rsid w:val="00B04714"/>
    <w:rsid w:val="00B05EFA"/>
    <w:rsid w:val="00B063AD"/>
    <w:rsid w:val="00B06C69"/>
    <w:rsid w:val="00B10C6E"/>
    <w:rsid w:val="00B204D3"/>
    <w:rsid w:val="00B20EE3"/>
    <w:rsid w:val="00B2105C"/>
    <w:rsid w:val="00B21071"/>
    <w:rsid w:val="00B24EF1"/>
    <w:rsid w:val="00B260E8"/>
    <w:rsid w:val="00B27A3A"/>
    <w:rsid w:val="00B32FD4"/>
    <w:rsid w:val="00B33722"/>
    <w:rsid w:val="00B37867"/>
    <w:rsid w:val="00B431DA"/>
    <w:rsid w:val="00B44FA2"/>
    <w:rsid w:val="00B46112"/>
    <w:rsid w:val="00B46CF9"/>
    <w:rsid w:val="00B473A8"/>
    <w:rsid w:val="00B4776A"/>
    <w:rsid w:val="00B53874"/>
    <w:rsid w:val="00B53A43"/>
    <w:rsid w:val="00B54205"/>
    <w:rsid w:val="00B60343"/>
    <w:rsid w:val="00B61103"/>
    <w:rsid w:val="00B61F10"/>
    <w:rsid w:val="00B639B8"/>
    <w:rsid w:val="00B64D8C"/>
    <w:rsid w:val="00B65BE9"/>
    <w:rsid w:val="00B716B2"/>
    <w:rsid w:val="00B73273"/>
    <w:rsid w:val="00B738B5"/>
    <w:rsid w:val="00B73AC2"/>
    <w:rsid w:val="00B82C88"/>
    <w:rsid w:val="00B839FB"/>
    <w:rsid w:val="00B85158"/>
    <w:rsid w:val="00B85DAE"/>
    <w:rsid w:val="00B9158C"/>
    <w:rsid w:val="00B91FEE"/>
    <w:rsid w:val="00B92E46"/>
    <w:rsid w:val="00B9384B"/>
    <w:rsid w:val="00B9595A"/>
    <w:rsid w:val="00B95C42"/>
    <w:rsid w:val="00B95C8D"/>
    <w:rsid w:val="00BA16CD"/>
    <w:rsid w:val="00BA2489"/>
    <w:rsid w:val="00BA25AC"/>
    <w:rsid w:val="00BA3E0B"/>
    <w:rsid w:val="00BA4C14"/>
    <w:rsid w:val="00BA5E5F"/>
    <w:rsid w:val="00BA7800"/>
    <w:rsid w:val="00BA7946"/>
    <w:rsid w:val="00BB2835"/>
    <w:rsid w:val="00BC0279"/>
    <w:rsid w:val="00BC0D00"/>
    <w:rsid w:val="00BD2AF7"/>
    <w:rsid w:val="00BE3A39"/>
    <w:rsid w:val="00BF6281"/>
    <w:rsid w:val="00C01378"/>
    <w:rsid w:val="00C03F4D"/>
    <w:rsid w:val="00C076BF"/>
    <w:rsid w:val="00C12EA0"/>
    <w:rsid w:val="00C149BD"/>
    <w:rsid w:val="00C32977"/>
    <w:rsid w:val="00C40B27"/>
    <w:rsid w:val="00C43CE3"/>
    <w:rsid w:val="00C45AC8"/>
    <w:rsid w:val="00C579A9"/>
    <w:rsid w:val="00C60376"/>
    <w:rsid w:val="00C707FB"/>
    <w:rsid w:val="00C81F08"/>
    <w:rsid w:val="00C849CF"/>
    <w:rsid w:val="00C92FAE"/>
    <w:rsid w:val="00C937AE"/>
    <w:rsid w:val="00C93ED5"/>
    <w:rsid w:val="00C945C8"/>
    <w:rsid w:val="00C9502F"/>
    <w:rsid w:val="00C97EBE"/>
    <w:rsid w:val="00CA0474"/>
    <w:rsid w:val="00CA2CDF"/>
    <w:rsid w:val="00CA5A5A"/>
    <w:rsid w:val="00CB4476"/>
    <w:rsid w:val="00CB4FB8"/>
    <w:rsid w:val="00CB51D0"/>
    <w:rsid w:val="00CB574D"/>
    <w:rsid w:val="00CC0818"/>
    <w:rsid w:val="00CC3205"/>
    <w:rsid w:val="00CC44B5"/>
    <w:rsid w:val="00CD05A2"/>
    <w:rsid w:val="00CD1A38"/>
    <w:rsid w:val="00CD2B20"/>
    <w:rsid w:val="00CD3F93"/>
    <w:rsid w:val="00CD5DA0"/>
    <w:rsid w:val="00CE0020"/>
    <w:rsid w:val="00CE18E7"/>
    <w:rsid w:val="00CE1B59"/>
    <w:rsid w:val="00CE3A34"/>
    <w:rsid w:val="00CE41E8"/>
    <w:rsid w:val="00CF45A0"/>
    <w:rsid w:val="00CF7ED8"/>
    <w:rsid w:val="00D055B0"/>
    <w:rsid w:val="00D155BF"/>
    <w:rsid w:val="00D16680"/>
    <w:rsid w:val="00D1701F"/>
    <w:rsid w:val="00D17CE5"/>
    <w:rsid w:val="00D206AE"/>
    <w:rsid w:val="00D231AE"/>
    <w:rsid w:val="00D25EDA"/>
    <w:rsid w:val="00D26721"/>
    <w:rsid w:val="00D26A55"/>
    <w:rsid w:val="00D270B0"/>
    <w:rsid w:val="00D314DF"/>
    <w:rsid w:val="00D31AE9"/>
    <w:rsid w:val="00D31F18"/>
    <w:rsid w:val="00D32E9F"/>
    <w:rsid w:val="00D35B83"/>
    <w:rsid w:val="00D36EA5"/>
    <w:rsid w:val="00D3757F"/>
    <w:rsid w:val="00D40A70"/>
    <w:rsid w:val="00D41C1B"/>
    <w:rsid w:val="00D41DB9"/>
    <w:rsid w:val="00D42CDB"/>
    <w:rsid w:val="00D440F0"/>
    <w:rsid w:val="00D47F97"/>
    <w:rsid w:val="00D510C2"/>
    <w:rsid w:val="00D546C2"/>
    <w:rsid w:val="00D658AD"/>
    <w:rsid w:val="00D85BA9"/>
    <w:rsid w:val="00D907C9"/>
    <w:rsid w:val="00D909CB"/>
    <w:rsid w:val="00D917AD"/>
    <w:rsid w:val="00D95612"/>
    <w:rsid w:val="00DA151C"/>
    <w:rsid w:val="00DA416A"/>
    <w:rsid w:val="00DA477F"/>
    <w:rsid w:val="00DB0177"/>
    <w:rsid w:val="00DB267D"/>
    <w:rsid w:val="00DB296C"/>
    <w:rsid w:val="00DC5D7B"/>
    <w:rsid w:val="00DD0F3F"/>
    <w:rsid w:val="00DD440E"/>
    <w:rsid w:val="00DD7000"/>
    <w:rsid w:val="00DD76C3"/>
    <w:rsid w:val="00DE385E"/>
    <w:rsid w:val="00DE526E"/>
    <w:rsid w:val="00DF0023"/>
    <w:rsid w:val="00DF0D7D"/>
    <w:rsid w:val="00DF19AA"/>
    <w:rsid w:val="00DF419E"/>
    <w:rsid w:val="00DF442F"/>
    <w:rsid w:val="00DF6DCB"/>
    <w:rsid w:val="00E03411"/>
    <w:rsid w:val="00E049CD"/>
    <w:rsid w:val="00E06254"/>
    <w:rsid w:val="00E070E5"/>
    <w:rsid w:val="00E0777B"/>
    <w:rsid w:val="00E112AE"/>
    <w:rsid w:val="00E1283F"/>
    <w:rsid w:val="00E13E79"/>
    <w:rsid w:val="00E14E7F"/>
    <w:rsid w:val="00E22DE1"/>
    <w:rsid w:val="00E24995"/>
    <w:rsid w:val="00E3689F"/>
    <w:rsid w:val="00E444E0"/>
    <w:rsid w:val="00E472CE"/>
    <w:rsid w:val="00E53283"/>
    <w:rsid w:val="00E545AD"/>
    <w:rsid w:val="00E673B0"/>
    <w:rsid w:val="00E67D7F"/>
    <w:rsid w:val="00E7102F"/>
    <w:rsid w:val="00E73E22"/>
    <w:rsid w:val="00E74C70"/>
    <w:rsid w:val="00E74E23"/>
    <w:rsid w:val="00E81815"/>
    <w:rsid w:val="00E84CA7"/>
    <w:rsid w:val="00E85748"/>
    <w:rsid w:val="00E879BC"/>
    <w:rsid w:val="00E87A42"/>
    <w:rsid w:val="00E87CA3"/>
    <w:rsid w:val="00E90332"/>
    <w:rsid w:val="00E918B0"/>
    <w:rsid w:val="00E9292A"/>
    <w:rsid w:val="00E94039"/>
    <w:rsid w:val="00EA1DA7"/>
    <w:rsid w:val="00EA23A9"/>
    <w:rsid w:val="00EA2779"/>
    <w:rsid w:val="00EA4AD3"/>
    <w:rsid w:val="00EA6B2A"/>
    <w:rsid w:val="00EA7222"/>
    <w:rsid w:val="00EB11EF"/>
    <w:rsid w:val="00EB2F7C"/>
    <w:rsid w:val="00EC23E2"/>
    <w:rsid w:val="00EC28C7"/>
    <w:rsid w:val="00EC3EBF"/>
    <w:rsid w:val="00EC6E1D"/>
    <w:rsid w:val="00EC71A4"/>
    <w:rsid w:val="00EC7247"/>
    <w:rsid w:val="00ED1B04"/>
    <w:rsid w:val="00ED470D"/>
    <w:rsid w:val="00EE31D7"/>
    <w:rsid w:val="00EE7630"/>
    <w:rsid w:val="00EF0589"/>
    <w:rsid w:val="00EF2B60"/>
    <w:rsid w:val="00EF2BF6"/>
    <w:rsid w:val="00EF601B"/>
    <w:rsid w:val="00F1263B"/>
    <w:rsid w:val="00F308EB"/>
    <w:rsid w:val="00F33127"/>
    <w:rsid w:val="00F456D7"/>
    <w:rsid w:val="00F53246"/>
    <w:rsid w:val="00F54BC7"/>
    <w:rsid w:val="00F736FB"/>
    <w:rsid w:val="00F73A45"/>
    <w:rsid w:val="00F80646"/>
    <w:rsid w:val="00F851BD"/>
    <w:rsid w:val="00FA0AE8"/>
    <w:rsid w:val="00FA29E7"/>
    <w:rsid w:val="00FA2E90"/>
    <w:rsid w:val="00FA40F1"/>
    <w:rsid w:val="00FA4B07"/>
    <w:rsid w:val="00FB2768"/>
    <w:rsid w:val="00FB5A67"/>
    <w:rsid w:val="00FB7927"/>
    <w:rsid w:val="00FC21F4"/>
    <w:rsid w:val="00FC2525"/>
    <w:rsid w:val="00FD07E5"/>
    <w:rsid w:val="00FD64BD"/>
    <w:rsid w:val="00FE7E71"/>
    <w:rsid w:val="00FF1E43"/>
    <w:rsid w:val="00FF48BA"/>
    <w:rsid w:val="00FF56A7"/>
    <w:rsid w:val="00FF6622"/>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4B38A5D"/>
  <w15:docId w15:val="{C1672D1B-3D75-4555-9C9D-FC1D16EBB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Franklin Gothic Book" w:eastAsia="Times New Roman" w:hAnsi="Franklin Gothic Book"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025F"/>
    <w:pPr>
      <w:spacing w:before="120" w:after="120" w:line="276" w:lineRule="auto"/>
    </w:pPr>
    <w:rPr>
      <w:sz w:val="22"/>
      <w:szCs w:val="24"/>
      <w:lang w:val="en-US" w:eastAsia="en-US"/>
    </w:rPr>
  </w:style>
  <w:style w:type="paragraph" w:styleId="Heading1">
    <w:name w:val="heading 1"/>
    <w:basedOn w:val="Normal"/>
    <w:next w:val="Normal"/>
    <w:link w:val="Heading1Char"/>
    <w:qFormat/>
    <w:rsid w:val="002465DE"/>
    <w:pPr>
      <w:keepNext/>
      <w:pageBreakBefore/>
      <w:spacing w:before="240" w:after="360" w:line="240" w:lineRule="auto"/>
      <w:outlineLvl w:val="0"/>
    </w:pPr>
    <w:rPr>
      <w:rFonts w:cs="Arial"/>
      <w:b/>
      <w:bCs/>
      <w:kern w:val="32"/>
      <w:sz w:val="48"/>
      <w:szCs w:val="32"/>
    </w:rPr>
  </w:style>
  <w:style w:type="paragraph" w:styleId="Heading2">
    <w:name w:val="heading 2"/>
    <w:aliases w:val="Chapter Title"/>
    <w:basedOn w:val="Heading1"/>
    <w:next w:val="Normal"/>
    <w:link w:val="Heading2Char"/>
    <w:qFormat/>
    <w:rsid w:val="005D025F"/>
    <w:pPr>
      <w:pageBreakBefore w:val="0"/>
      <w:pBdr>
        <w:bottom w:val="single" w:sz="4" w:space="1" w:color="000000"/>
      </w:pBdr>
      <w:spacing w:before="360"/>
      <w:outlineLvl w:val="1"/>
    </w:pPr>
    <w:rPr>
      <w:sz w:val="36"/>
      <w:szCs w:val="28"/>
      <w:lang w:val="en-AU"/>
    </w:rPr>
  </w:style>
  <w:style w:type="paragraph" w:styleId="Heading3">
    <w:name w:val="heading 3"/>
    <w:aliases w:val="Char"/>
    <w:basedOn w:val="Normal"/>
    <w:next w:val="Normal"/>
    <w:link w:val="Heading3Char1"/>
    <w:qFormat/>
    <w:rsid w:val="005D025F"/>
    <w:pPr>
      <w:keepNext/>
      <w:spacing w:before="360" w:line="240" w:lineRule="auto"/>
      <w:outlineLvl w:val="2"/>
    </w:pPr>
    <w:rPr>
      <w:rFonts w:cs="Arial"/>
      <w:b/>
      <w:bCs/>
      <w:sz w:val="28"/>
      <w:szCs w:val="26"/>
    </w:rPr>
  </w:style>
  <w:style w:type="paragraph" w:styleId="Heading4">
    <w:name w:val="heading 4"/>
    <w:basedOn w:val="Heading3"/>
    <w:next w:val="Normal"/>
    <w:link w:val="Heading4Char"/>
    <w:unhideWhenUsed/>
    <w:qFormat/>
    <w:rsid w:val="005D025F"/>
    <w:pPr>
      <w:spacing w:before="240"/>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rsid w:val="005D025F"/>
    <w:pPr>
      <w:pBdr>
        <w:bottom w:val="single" w:sz="4" w:space="1" w:color="auto"/>
      </w:pBdr>
      <w:tabs>
        <w:tab w:val="right" w:pos="8335"/>
        <w:tab w:val="right" w:pos="13268"/>
      </w:tabs>
      <w:spacing w:before="0" w:after="0" w:line="240" w:lineRule="auto"/>
    </w:pPr>
    <w:rPr>
      <w:b/>
      <w:lang w:val="en-AU"/>
    </w:rPr>
  </w:style>
  <w:style w:type="paragraph" w:styleId="Footer">
    <w:name w:val="footer"/>
    <w:basedOn w:val="Normal"/>
    <w:link w:val="FooterChar"/>
    <w:qFormat/>
    <w:rsid w:val="005D025F"/>
    <w:pPr>
      <w:pBdr>
        <w:top w:val="single" w:sz="4" w:space="1" w:color="auto"/>
      </w:pBdr>
      <w:tabs>
        <w:tab w:val="right" w:pos="8335"/>
        <w:tab w:val="right" w:pos="13268"/>
      </w:tabs>
      <w:spacing w:before="0" w:after="0" w:line="240" w:lineRule="auto"/>
    </w:pPr>
    <w:rPr>
      <w:rFonts w:cs="Arial"/>
      <w:b/>
      <w:sz w:val="18"/>
      <w:lang w:val="en-AU"/>
    </w:rPr>
  </w:style>
  <w:style w:type="character" w:styleId="PageNumber">
    <w:name w:val="page number"/>
    <w:basedOn w:val="DefaultParagraphFont"/>
    <w:rsid w:val="004B6A26"/>
    <w:rPr>
      <w:sz w:val="16"/>
    </w:rPr>
  </w:style>
  <w:style w:type="paragraph" w:styleId="BodyText">
    <w:name w:val="Body Text"/>
    <w:basedOn w:val="Normal"/>
    <w:rsid w:val="00653630"/>
    <w:pPr>
      <w:spacing w:before="240" w:after="80"/>
      <w:ind w:left="2552"/>
    </w:pPr>
    <w:rPr>
      <w:rFonts w:ascii="Arial" w:hAnsi="Arial"/>
      <w:szCs w:val="20"/>
    </w:rPr>
  </w:style>
  <w:style w:type="paragraph" w:customStyle="1" w:styleId="Bodytexttable">
    <w:name w:val="Body text table"/>
    <w:basedOn w:val="BodyText"/>
    <w:rsid w:val="00653630"/>
    <w:pPr>
      <w:spacing w:after="120"/>
      <w:ind w:left="0"/>
    </w:pPr>
  </w:style>
  <w:style w:type="paragraph" w:styleId="Title">
    <w:name w:val="Title"/>
    <w:basedOn w:val="Normal"/>
    <w:next w:val="Unit"/>
    <w:link w:val="TitleChar"/>
    <w:qFormat/>
    <w:rsid w:val="005D025F"/>
    <w:pPr>
      <w:spacing w:before="5500" w:line="240" w:lineRule="auto"/>
      <w:jc w:val="right"/>
    </w:pPr>
    <w:rPr>
      <w:b/>
      <w:bCs/>
      <w:sz w:val="56"/>
      <w:lang w:val="en-AU"/>
    </w:rPr>
  </w:style>
  <w:style w:type="table" w:styleId="TableGrid">
    <w:name w:val="Table Grid"/>
    <w:basedOn w:val="TableNormal"/>
    <w:rsid w:val="00FE7E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PartFranklinGothicBook18pt">
    <w:name w:val="Style Heading 1Part + Franklin Gothic Book 18 pt"/>
    <w:basedOn w:val="Heading1"/>
    <w:rsid w:val="00FE7E71"/>
    <w:pPr>
      <w:spacing w:before="0"/>
    </w:pPr>
    <w:rPr>
      <w:kern w:val="0"/>
      <w:sz w:val="36"/>
    </w:rPr>
  </w:style>
  <w:style w:type="paragraph" w:styleId="TOC1">
    <w:name w:val="toc 1"/>
    <w:basedOn w:val="BodyText"/>
    <w:next w:val="Normal"/>
    <w:uiPriority w:val="39"/>
    <w:qFormat/>
    <w:rsid w:val="005D025F"/>
    <w:pPr>
      <w:keepNext/>
      <w:tabs>
        <w:tab w:val="right" w:leader="dot" w:pos="8335"/>
      </w:tabs>
      <w:spacing w:before="0" w:after="120" w:line="240" w:lineRule="auto"/>
      <w:ind w:left="357"/>
    </w:pPr>
    <w:rPr>
      <w:rFonts w:ascii="Franklin Gothic Book" w:hAnsi="Franklin Gothic Book"/>
      <w:bCs/>
      <w:szCs w:val="28"/>
      <w:lang w:val="en-AU"/>
    </w:rPr>
  </w:style>
  <w:style w:type="paragraph" w:styleId="TOC2">
    <w:name w:val="toc 2"/>
    <w:basedOn w:val="BodyText"/>
    <w:next w:val="Normal"/>
    <w:uiPriority w:val="39"/>
    <w:qFormat/>
    <w:rsid w:val="005D025F"/>
    <w:pPr>
      <w:tabs>
        <w:tab w:val="right" w:leader="dot" w:pos="8335"/>
      </w:tabs>
      <w:spacing w:before="0" w:after="120" w:line="240" w:lineRule="auto"/>
      <w:ind w:left="714"/>
    </w:pPr>
    <w:rPr>
      <w:rFonts w:ascii="Franklin Gothic Book" w:hAnsi="Franklin Gothic Book"/>
      <w:bCs/>
      <w:szCs w:val="24"/>
    </w:rPr>
  </w:style>
  <w:style w:type="character" w:styleId="Hyperlink">
    <w:name w:val="Hyperlink"/>
    <w:basedOn w:val="DefaultParagraphFont"/>
    <w:rsid w:val="00CA5A5A"/>
    <w:rPr>
      <w:rFonts w:ascii="Franklin Gothic Book" w:hAnsi="Franklin Gothic Book"/>
      <w:color w:val="0000FF"/>
      <w:sz w:val="20"/>
      <w:u w:val="single"/>
    </w:rPr>
  </w:style>
  <w:style w:type="table" w:customStyle="1" w:styleId="TableGrid1">
    <w:name w:val="Table Grid1"/>
    <w:basedOn w:val="TableNormal"/>
    <w:next w:val="TableGrid"/>
    <w:rsid w:val="0045039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465DE"/>
    <w:rPr>
      <w:rFonts w:cs="Arial"/>
      <w:b/>
      <w:bCs/>
      <w:kern w:val="32"/>
      <w:sz w:val="48"/>
      <w:szCs w:val="32"/>
      <w:lang w:val="en-US" w:eastAsia="en-US"/>
    </w:rPr>
  </w:style>
  <w:style w:type="paragraph" w:styleId="BalloonText">
    <w:name w:val="Balloon Text"/>
    <w:basedOn w:val="Normal"/>
    <w:semiHidden/>
    <w:rsid w:val="005C29F7"/>
    <w:rPr>
      <w:rFonts w:ascii="Tahoma" w:hAnsi="Tahoma" w:cs="Tahoma"/>
      <w:sz w:val="16"/>
      <w:szCs w:val="16"/>
    </w:rPr>
  </w:style>
  <w:style w:type="paragraph" w:customStyle="1" w:styleId="Table">
    <w:name w:val="Table"/>
    <w:basedOn w:val="Normal"/>
    <w:qFormat/>
    <w:rsid w:val="005D025F"/>
    <w:pPr>
      <w:spacing w:before="60" w:after="60"/>
    </w:pPr>
  </w:style>
  <w:style w:type="paragraph" w:customStyle="1" w:styleId="TableHeading">
    <w:name w:val="Table Heading"/>
    <w:basedOn w:val="Table"/>
    <w:qFormat/>
    <w:rsid w:val="005D025F"/>
    <w:pPr>
      <w:keepNext/>
      <w:spacing w:before="120" w:after="120" w:line="240" w:lineRule="auto"/>
    </w:pPr>
    <w:rPr>
      <w:b/>
    </w:rPr>
  </w:style>
  <w:style w:type="paragraph" w:customStyle="1" w:styleId="MajorTableText">
    <w:name w:val="Major Table Text"/>
    <w:basedOn w:val="Normal"/>
    <w:rsid w:val="001B4072"/>
    <w:pPr>
      <w:spacing w:before="60" w:after="60"/>
    </w:pPr>
    <w:rPr>
      <w:rFonts w:ascii="Palatino" w:hAnsi="Palatino"/>
      <w:sz w:val="18"/>
      <w:szCs w:val="20"/>
    </w:rPr>
  </w:style>
  <w:style w:type="character" w:styleId="CommentReference">
    <w:name w:val="annotation reference"/>
    <w:basedOn w:val="DefaultParagraphFont"/>
    <w:semiHidden/>
    <w:rsid w:val="00D47F97"/>
    <w:rPr>
      <w:sz w:val="18"/>
    </w:rPr>
  </w:style>
  <w:style w:type="paragraph" w:styleId="CommentText">
    <w:name w:val="annotation text"/>
    <w:basedOn w:val="Normal"/>
    <w:semiHidden/>
    <w:rsid w:val="00D47F97"/>
  </w:style>
  <w:style w:type="character" w:customStyle="1" w:styleId="CharChar1">
    <w:name w:val="Char Char1"/>
    <w:basedOn w:val="DefaultParagraphFont"/>
    <w:rsid w:val="009B78DF"/>
    <w:rPr>
      <w:rFonts w:ascii="Franklin Gothic Book" w:hAnsi="Franklin Gothic Book" w:cs="Arial"/>
      <w:b/>
      <w:bCs/>
      <w:kern w:val="32"/>
      <w:sz w:val="48"/>
      <w:szCs w:val="32"/>
      <w:lang w:val="en-US" w:eastAsia="en-US" w:bidi="ar-SA"/>
    </w:rPr>
  </w:style>
  <w:style w:type="character" w:customStyle="1" w:styleId="Heading3Char">
    <w:name w:val="Heading 3 Char"/>
    <w:basedOn w:val="DefaultParagraphFont"/>
    <w:rsid w:val="00753023"/>
    <w:rPr>
      <w:rFonts w:cs="Arial"/>
      <w:b/>
      <w:bCs/>
      <w:sz w:val="28"/>
      <w:szCs w:val="26"/>
      <w:lang w:val="en-US" w:eastAsia="en-US"/>
    </w:rPr>
  </w:style>
  <w:style w:type="character" w:customStyle="1" w:styleId="Heading2Char">
    <w:name w:val="Heading 2 Char"/>
    <w:aliases w:val="Chapter Title Char"/>
    <w:basedOn w:val="DefaultParagraphFont"/>
    <w:link w:val="Heading2"/>
    <w:rsid w:val="005D025F"/>
    <w:rPr>
      <w:rFonts w:ascii="Franklin Gothic Book" w:hAnsi="Franklin Gothic Book" w:cs="Arial"/>
      <w:b/>
      <w:bCs/>
      <w:kern w:val="32"/>
      <w:sz w:val="36"/>
      <w:szCs w:val="28"/>
      <w:lang w:eastAsia="en-US"/>
    </w:rPr>
  </w:style>
  <w:style w:type="paragraph" w:styleId="CommentSubject">
    <w:name w:val="annotation subject"/>
    <w:basedOn w:val="CommentText"/>
    <w:next w:val="CommentText"/>
    <w:semiHidden/>
    <w:rsid w:val="00B20EE3"/>
    <w:rPr>
      <w:b/>
      <w:bCs/>
      <w:sz w:val="20"/>
      <w:szCs w:val="20"/>
    </w:rPr>
  </w:style>
  <w:style w:type="paragraph" w:customStyle="1" w:styleId="Bullet1">
    <w:name w:val="Bullet 1"/>
    <w:basedOn w:val="Normal"/>
    <w:rsid w:val="00D42CDB"/>
    <w:pPr>
      <w:keepNext/>
      <w:numPr>
        <w:numId w:val="2"/>
      </w:numPr>
      <w:spacing w:after="0"/>
      <w:ind w:hanging="357"/>
    </w:pPr>
  </w:style>
  <w:style w:type="paragraph" w:customStyle="1" w:styleId="Bullet2">
    <w:name w:val="Bullet 2"/>
    <w:basedOn w:val="Normal"/>
    <w:rsid w:val="00D42CDB"/>
    <w:pPr>
      <w:keepNext/>
      <w:numPr>
        <w:ilvl w:val="1"/>
        <w:numId w:val="2"/>
      </w:numPr>
      <w:spacing w:before="0" w:after="0"/>
      <w:ind w:hanging="357"/>
    </w:pPr>
  </w:style>
  <w:style w:type="paragraph" w:customStyle="1" w:styleId="Tablebullets">
    <w:name w:val="Table bullets"/>
    <w:basedOn w:val="Table"/>
    <w:rsid w:val="009E2A7D"/>
    <w:pPr>
      <w:numPr>
        <w:numId w:val="1"/>
      </w:numPr>
    </w:pPr>
  </w:style>
  <w:style w:type="paragraph" w:styleId="ListParagraph">
    <w:name w:val="List Paragraph"/>
    <w:aliases w:val="List Paragraph1,Single bullet style"/>
    <w:basedOn w:val="Normal"/>
    <w:link w:val="ListParagraphChar"/>
    <w:uiPriority w:val="34"/>
    <w:qFormat/>
    <w:rsid w:val="005D025F"/>
    <w:pPr>
      <w:ind w:left="720"/>
    </w:pPr>
  </w:style>
  <w:style w:type="character" w:customStyle="1" w:styleId="Heading3Char1">
    <w:name w:val="Heading 3 Char1"/>
    <w:aliases w:val="Char Char"/>
    <w:basedOn w:val="DefaultParagraphFont"/>
    <w:link w:val="Heading3"/>
    <w:rsid w:val="005D025F"/>
    <w:rPr>
      <w:rFonts w:cs="Arial"/>
      <w:b/>
      <w:bCs/>
      <w:sz w:val="28"/>
      <w:szCs w:val="26"/>
      <w:lang w:val="en-US" w:eastAsia="en-US"/>
    </w:rPr>
  </w:style>
  <w:style w:type="character" w:customStyle="1" w:styleId="Heading4Char">
    <w:name w:val="Heading 4 Char"/>
    <w:basedOn w:val="DefaultParagraphFont"/>
    <w:link w:val="Heading4"/>
    <w:rsid w:val="005D025F"/>
    <w:rPr>
      <w:rFonts w:cs="Arial"/>
      <w:b/>
      <w:bCs/>
      <w:sz w:val="24"/>
      <w:szCs w:val="26"/>
      <w:lang w:val="en-US" w:eastAsia="en-US"/>
    </w:rPr>
  </w:style>
  <w:style w:type="paragraph" w:styleId="ListNumber">
    <w:name w:val="List Number"/>
    <w:basedOn w:val="Normal"/>
    <w:rsid w:val="00680C37"/>
    <w:pPr>
      <w:numPr>
        <w:numId w:val="3"/>
      </w:numPr>
    </w:pPr>
  </w:style>
  <w:style w:type="paragraph" w:styleId="Quote">
    <w:name w:val="Quote"/>
    <w:basedOn w:val="Normal"/>
    <w:next w:val="Normal"/>
    <w:link w:val="QuoteChar"/>
    <w:uiPriority w:val="29"/>
    <w:qFormat/>
    <w:rsid w:val="005D025F"/>
    <w:pPr>
      <w:ind w:left="1134" w:right="1134"/>
    </w:pPr>
    <w:rPr>
      <w:i/>
      <w:iCs/>
    </w:rPr>
  </w:style>
  <w:style w:type="character" w:customStyle="1" w:styleId="QuoteChar">
    <w:name w:val="Quote Char"/>
    <w:basedOn w:val="DefaultParagraphFont"/>
    <w:link w:val="Quote"/>
    <w:uiPriority w:val="29"/>
    <w:rsid w:val="005D025F"/>
    <w:rPr>
      <w:i/>
      <w:iCs/>
      <w:sz w:val="22"/>
      <w:szCs w:val="24"/>
      <w:lang w:val="en-US" w:eastAsia="en-US"/>
    </w:rPr>
  </w:style>
  <w:style w:type="paragraph" w:styleId="TOCHeading">
    <w:name w:val="TOC Heading"/>
    <w:basedOn w:val="Heading1"/>
    <w:next w:val="Normal"/>
    <w:uiPriority w:val="39"/>
    <w:semiHidden/>
    <w:unhideWhenUsed/>
    <w:qFormat/>
    <w:rsid w:val="005D025F"/>
    <w:pPr>
      <w:pageBreakBefore w:val="0"/>
      <w:spacing w:after="240"/>
      <w:outlineLvl w:val="9"/>
    </w:pPr>
    <w:rPr>
      <w:rFonts w:cs="Times New Roman"/>
      <w:sz w:val="32"/>
    </w:rPr>
  </w:style>
  <w:style w:type="paragraph" w:customStyle="1" w:styleId="Spacer">
    <w:name w:val="Spacer"/>
    <w:basedOn w:val="Footer"/>
    <w:qFormat/>
    <w:rsid w:val="005D025F"/>
    <w:pPr>
      <w:pBdr>
        <w:top w:val="none" w:sz="0" w:space="0" w:color="auto"/>
      </w:pBdr>
      <w:spacing w:before="120" w:after="120"/>
    </w:pPr>
    <w:rPr>
      <w:b w:val="0"/>
      <w:sz w:val="2"/>
    </w:rPr>
  </w:style>
  <w:style w:type="paragraph" w:customStyle="1" w:styleId="Unit">
    <w:name w:val="Unit"/>
    <w:next w:val="Normal"/>
    <w:link w:val="UnitChar"/>
    <w:qFormat/>
    <w:rsid w:val="005D025F"/>
    <w:pPr>
      <w:pBdr>
        <w:bottom w:val="single" w:sz="4" w:space="1" w:color="auto"/>
      </w:pBdr>
      <w:jc w:val="right"/>
    </w:pPr>
    <w:rPr>
      <w:rFonts w:eastAsia="Batang" w:cs="Arial"/>
      <w:b/>
      <w:bCs/>
      <w:sz w:val="44"/>
      <w:szCs w:val="44"/>
      <w:lang w:val="en-US" w:eastAsia="en-US"/>
    </w:rPr>
  </w:style>
  <w:style w:type="character" w:customStyle="1" w:styleId="UnitChar">
    <w:name w:val="Unit Char"/>
    <w:basedOn w:val="DefaultParagraphFont"/>
    <w:link w:val="Unit"/>
    <w:rsid w:val="005D025F"/>
    <w:rPr>
      <w:rFonts w:eastAsia="Batang" w:cs="Arial"/>
      <w:b/>
      <w:bCs/>
      <w:sz w:val="44"/>
      <w:szCs w:val="44"/>
      <w:lang w:val="en-US" w:eastAsia="en-US"/>
    </w:rPr>
  </w:style>
  <w:style w:type="paragraph" w:customStyle="1" w:styleId="Tick1">
    <w:name w:val="Tick1"/>
    <w:basedOn w:val="ListParagraph"/>
    <w:link w:val="Tick1Char"/>
    <w:qFormat/>
    <w:rsid w:val="005D025F"/>
    <w:pPr>
      <w:numPr>
        <w:numId w:val="5"/>
      </w:numPr>
      <w:spacing w:before="240" w:after="240"/>
    </w:pPr>
  </w:style>
  <w:style w:type="character" w:customStyle="1" w:styleId="Tick1Char">
    <w:name w:val="Tick1 Char"/>
    <w:basedOn w:val="DefaultParagraphFont"/>
    <w:link w:val="Tick1"/>
    <w:rsid w:val="005D025F"/>
    <w:rPr>
      <w:sz w:val="22"/>
      <w:szCs w:val="24"/>
      <w:lang w:val="en-US" w:eastAsia="en-US"/>
    </w:rPr>
  </w:style>
  <w:style w:type="paragraph" w:customStyle="1" w:styleId="Bullet10">
    <w:name w:val="Bullet1"/>
    <w:basedOn w:val="Normal"/>
    <w:link w:val="Bullet1Char"/>
    <w:qFormat/>
    <w:rsid w:val="005D025F"/>
    <w:pPr>
      <w:numPr>
        <w:numId w:val="4"/>
      </w:numPr>
    </w:pPr>
    <w:rPr>
      <w:lang w:val="en-AU"/>
    </w:rPr>
  </w:style>
  <w:style w:type="character" w:customStyle="1" w:styleId="Bullet1Char">
    <w:name w:val="Bullet1 Char"/>
    <w:basedOn w:val="DefaultParagraphFont"/>
    <w:link w:val="Bullet10"/>
    <w:rsid w:val="005D025F"/>
    <w:rPr>
      <w:sz w:val="22"/>
      <w:szCs w:val="24"/>
      <w:lang w:eastAsia="en-US"/>
    </w:rPr>
  </w:style>
  <w:style w:type="paragraph" w:customStyle="1" w:styleId="Bullet20">
    <w:name w:val="Bullet2"/>
    <w:basedOn w:val="Bullet10"/>
    <w:link w:val="Bullet2Char"/>
    <w:qFormat/>
    <w:rsid w:val="00680C37"/>
    <w:pPr>
      <w:numPr>
        <w:ilvl w:val="1"/>
      </w:numPr>
    </w:pPr>
    <w:rPr>
      <w:lang w:val="en-US"/>
    </w:rPr>
  </w:style>
  <w:style w:type="character" w:customStyle="1" w:styleId="Bullet2Char">
    <w:name w:val="Bullet2 Char"/>
    <w:basedOn w:val="Bullet1Char"/>
    <w:link w:val="Bullet20"/>
    <w:rsid w:val="00680C37"/>
    <w:rPr>
      <w:sz w:val="22"/>
      <w:szCs w:val="24"/>
      <w:lang w:val="en-US" w:eastAsia="en-US"/>
    </w:rPr>
  </w:style>
  <w:style w:type="paragraph" w:styleId="FootnoteText">
    <w:name w:val="footnote text"/>
    <w:basedOn w:val="Normal"/>
    <w:link w:val="FootnoteTextChar"/>
    <w:rsid w:val="00A35F73"/>
    <w:pPr>
      <w:spacing w:before="0" w:after="0" w:line="240" w:lineRule="auto"/>
    </w:pPr>
    <w:rPr>
      <w:sz w:val="20"/>
      <w:szCs w:val="20"/>
    </w:rPr>
  </w:style>
  <w:style w:type="character" w:customStyle="1" w:styleId="FootnoteTextChar">
    <w:name w:val="Footnote Text Char"/>
    <w:basedOn w:val="DefaultParagraphFont"/>
    <w:link w:val="FootnoteText"/>
    <w:rsid w:val="00A35F73"/>
    <w:rPr>
      <w:lang w:val="en-US" w:eastAsia="en-US"/>
    </w:rPr>
  </w:style>
  <w:style w:type="character" w:styleId="FootnoteReference">
    <w:name w:val="footnote reference"/>
    <w:basedOn w:val="DefaultParagraphFont"/>
    <w:rsid w:val="00A35F73"/>
    <w:rPr>
      <w:vertAlign w:val="superscript"/>
    </w:rPr>
  </w:style>
  <w:style w:type="character" w:customStyle="1" w:styleId="ListParagraphChar">
    <w:name w:val="List Paragraph Char"/>
    <w:aliases w:val="List Paragraph1 Char,Single bullet style Char"/>
    <w:basedOn w:val="DefaultParagraphFont"/>
    <w:link w:val="ListParagraph"/>
    <w:uiPriority w:val="34"/>
    <w:locked/>
    <w:rsid w:val="00484D9F"/>
    <w:rPr>
      <w:sz w:val="22"/>
      <w:szCs w:val="24"/>
      <w:lang w:val="en-US" w:eastAsia="en-US"/>
    </w:rPr>
  </w:style>
  <w:style w:type="paragraph" w:customStyle="1" w:styleId="Check1">
    <w:name w:val="Check1"/>
    <w:basedOn w:val="Tick1"/>
    <w:qFormat/>
    <w:rsid w:val="005D025F"/>
    <w:pPr>
      <w:numPr>
        <w:numId w:val="6"/>
      </w:numPr>
      <w:tabs>
        <w:tab w:val="left" w:pos="567"/>
      </w:tabs>
    </w:pPr>
    <w:rPr>
      <w:lang w:val="en-AU"/>
    </w:rPr>
  </w:style>
  <w:style w:type="paragraph" w:customStyle="1" w:styleId="StyleHeading1Left0cmFirstline0cm">
    <w:name w:val="Style Heading 1 + Left:  0 cm First line:  0 cm"/>
    <w:basedOn w:val="Heading1"/>
    <w:rsid w:val="00484D9F"/>
    <w:rPr>
      <w:rFonts w:cs="Times New Roman"/>
      <w:szCs w:val="20"/>
    </w:rPr>
  </w:style>
  <w:style w:type="character" w:customStyle="1" w:styleId="HeaderChar">
    <w:name w:val="Header Char"/>
    <w:basedOn w:val="DefaultParagraphFont"/>
    <w:link w:val="Header"/>
    <w:locked/>
    <w:rsid w:val="005D025F"/>
    <w:rPr>
      <w:b/>
      <w:sz w:val="22"/>
      <w:szCs w:val="24"/>
      <w:lang w:eastAsia="en-US"/>
    </w:rPr>
  </w:style>
  <w:style w:type="character" w:customStyle="1" w:styleId="FooterChar">
    <w:name w:val="Footer Char"/>
    <w:basedOn w:val="DefaultParagraphFont"/>
    <w:link w:val="Footer"/>
    <w:rsid w:val="005D025F"/>
    <w:rPr>
      <w:rFonts w:cs="Arial"/>
      <w:b/>
      <w:sz w:val="18"/>
      <w:szCs w:val="24"/>
      <w:lang w:eastAsia="en-US"/>
    </w:rPr>
  </w:style>
  <w:style w:type="paragraph" w:styleId="Caption">
    <w:name w:val="caption"/>
    <w:basedOn w:val="Normal"/>
    <w:next w:val="Normal"/>
    <w:semiHidden/>
    <w:unhideWhenUsed/>
    <w:qFormat/>
    <w:locked/>
    <w:rsid w:val="005D025F"/>
    <w:pPr>
      <w:spacing w:before="0" w:after="200" w:line="240" w:lineRule="auto"/>
    </w:pPr>
    <w:rPr>
      <w:b/>
      <w:bCs/>
      <w:color w:val="4F81BD" w:themeColor="accent1"/>
      <w:sz w:val="18"/>
      <w:szCs w:val="18"/>
    </w:rPr>
  </w:style>
  <w:style w:type="character" w:customStyle="1" w:styleId="TitleChar">
    <w:name w:val="Title Char"/>
    <w:basedOn w:val="DefaultParagraphFont"/>
    <w:link w:val="Title"/>
    <w:locked/>
    <w:rsid w:val="005D025F"/>
    <w:rPr>
      <w:b/>
      <w:bCs/>
      <w:sz w:val="56"/>
      <w:szCs w:val="24"/>
      <w:lang w:eastAsia="en-US"/>
    </w:rPr>
  </w:style>
  <w:style w:type="paragraph" w:styleId="NoSpacing">
    <w:name w:val="No Spacing"/>
    <w:uiPriority w:val="1"/>
    <w:qFormat/>
    <w:rsid w:val="005D025F"/>
    <w:pPr>
      <w:keepNext/>
    </w:pPr>
    <w:rPr>
      <w:rFonts w:eastAsiaTheme="minorHAnsi" w:cstheme="minorBidi"/>
      <w:sz w:val="22"/>
      <w:szCs w:val="24"/>
      <w:lang w:eastAsia="en-US"/>
    </w:rPr>
  </w:style>
  <w:style w:type="paragraph" w:customStyle="1" w:styleId="FGSessionsubheading">
    <w:name w:val="FG Session subheading"/>
    <w:basedOn w:val="Heading4"/>
    <w:qFormat/>
    <w:rsid w:val="005D025F"/>
    <w:pPr>
      <w:pBdr>
        <w:bottom w:val="single" w:sz="6" w:space="1" w:color="auto"/>
      </w:pBdr>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37140">
      <w:bodyDiv w:val="1"/>
      <w:marLeft w:val="0"/>
      <w:marRight w:val="0"/>
      <w:marTop w:val="0"/>
      <w:marBottom w:val="0"/>
      <w:divBdr>
        <w:top w:val="none" w:sz="0" w:space="0" w:color="auto"/>
        <w:left w:val="none" w:sz="0" w:space="0" w:color="auto"/>
        <w:bottom w:val="none" w:sz="0" w:space="0" w:color="auto"/>
        <w:right w:val="none" w:sz="0" w:space="0" w:color="auto"/>
      </w:divBdr>
    </w:div>
    <w:div w:id="372313969">
      <w:bodyDiv w:val="1"/>
      <w:marLeft w:val="0"/>
      <w:marRight w:val="0"/>
      <w:marTop w:val="0"/>
      <w:marBottom w:val="0"/>
      <w:divBdr>
        <w:top w:val="none" w:sz="0" w:space="0" w:color="auto"/>
        <w:left w:val="none" w:sz="0" w:space="0" w:color="auto"/>
        <w:bottom w:val="none" w:sz="0" w:space="0" w:color="auto"/>
        <w:right w:val="none" w:sz="0" w:space="0" w:color="auto"/>
      </w:divBdr>
    </w:div>
    <w:div w:id="563372395">
      <w:bodyDiv w:val="1"/>
      <w:marLeft w:val="0"/>
      <w:marRight w:val="0"/>
      <w:marTop w:val="0"/>
      <w:marBottom w:val="0"/>
      <w:divBdr>
        <w:top w:val="none" w:sz="0" w:space="0" w:color="auto"/>
        <w:left w:val="none" w:sz="0" w:space="0" w:color="auto"/>
        <w:bottom w:val="none" w:sz="0" w:space="0" w:color="auto"/>
        <w:right w:val="none" w:sz="0" w:space="0" w:color="auto"/>
      </w:divBdr>
    </w:div>
    <w:div w:id="1091118942">
      <w:bodyDiv w:val="1"/>
      <w:marLeft w:val="0"/>
      <w:marRight w:val="0"/>
      <w:marTop w:val="0"/>
      <w:marBottom w:val="0"/>
      <w:divBdr>
        <w:top w:val="none" w:sz="0" w:space="0" w:color="auto"/>
        <w:left w:val="none" w:sz="0" w:space="0" w:color="auto"/>
        <w:bottom w:val="none" w:sz="0" w:space="0" w:color="auto"/>
        <w:right w:val="none" w:sz="0" w:space="0" w:color="auto"/>
      </w:divBdr>
    </w:div>
    <w:div w:id="1244296431">
      <w:bodyDiv w:val="1"/>
      <w:marLeft w:val="0"/>
      <w:marRight w:val="0"/>
      <w:marTop w:val="0"/>
      <w:marBottom w:val="0"/>
      <w:divBdr>
        <w:top w:val="none" w:sz="0" w:space="0" w:color="auto"/>
        <w:left w:val="none" w:sz="0" w:space="0" w:color="auto"/>
        <w:bottom w:val="none" w:sz="0" w:space="0" w:color="auto"/>
        <w:right w:val="none" w:sz="0" w:space="0" w:color="auto"/>
      </w:divBdr>
    </w:div>
    <w:div w:id="1461075088">
      <w:bodyDiv w:val="1"/>
      <w:marLeft w:val="0"/>
      <w:marRight w:val="0"/>
      <w:marTop w:val="0"/>
      <w:marBottom w:val="0"/>
      <w:divBdr>
        <w:top w:val="none" w:sz="0" w:space="0" w:color="auto"/>
        <w:left w:val="none" w:sz="0" w:space="0" w:color="auto"/>
        <w:bottom w:val="none" w:sz="0" w:space="0" w:color="auto"/>
        <w:right w:val="none" w:sz="0" w:space="0" w:color="auto"/>
      </w:divBdr>
    </w:div>
    <w:div w:id="1768576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jects\IBSA%20BSB07\Templates\Cassie%20Dickman\Template%20-%20ASSESSMENT%20TASK%20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58CD6B-907B-4109-AE03-619FA5669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 ASSESSMENT TASK 01.dot</Template>
  <TotalTime>0</TotalTime>
  <Pages>18</Pages>
  <Words>3974</Words>
  <Characters>21758</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Assessment Task 3 (BSBWHS605)</vt:lpstr>
    </vt:vector>
  </TitlesOfParts>
  <Manager/>
  <Company/>
  <LinksUpToDate>false</LinksUpToDate>
  <CharactersWithSpaces>25681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Assessment Task 3 (BSBWHS605)</dc:title>
  <dc:subject/>
  <dc:creator>IBSA</dc:creator>
  <cp:keywords/>
  <dc:description/>
  <cp:lastModifiedBy>Natalie Coish</cp:lastModifiedBy>
  <cp:revision>2</cp:revision>
  <cp:lastPrinted>2009-02-17T07:05:00Z</cp:lastPrinted>
  <dcterms:created xsi:type="dcterms:W3CDTF">2015-09-18T01:43:00Z</dcterms:created>
  <dcterms:modified xsi:type="dcterms:W3CDTF">2015-09-18T01:43:00Z</dcterms:modified>
  <cp:category/>
</cp:coreProperties>
</file>